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25C0CE4" w14:textId="5DA7973C" w:rsidR="00A85872" w:rsidRPr="00351789" w:rsidRDefault="00942F71" w:rsidP="008C6F9F">
      <w:pPr>
        <w:pStyle w:val="Overskrift1"/>
        <w:rPr>
          <w:color w:val="0070C0"/>
        </w:rPr>
      </w:pPr>
      <w:r w:rsidRPr="00942F71">
        <w:t>2025/44333</w:t>
      </w:r>
      <w:r w:rsidR="00A85872" w:rsidRPr="005374CE">
        <w:t xml:space="preserve"> </w:t>
      </w:r>
      <w:r w:rsidRPr="00942F71">
        <w:t>Selvbetjeningsautomater for Helse Vest RHF og Helse Sør-Øst RHF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2F77E81A" w:rsidR="000929EC" w:rsidRPr="0037175C" w:rsidRDefault="00942F71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0929EC" w:rsidRPr="0037175C">
        <w:rPr>
          <w:rFonts w:ascii="Calibri" w:hAnsi="Calibri"/>
          <w:szCs w:val="20"/>
        </w:rPr>
        <w:t xml:space="preserve"> § 16-3</w:t>
      </w:r>
    </w:p>
    <w:p w14:paraId="6F49AE38" w14:textId="473F9C95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>
        <w:rPr>
          <w:rFonts w:ascii="Calibri" w:hAnsi="Calibri"/>
          <w:szCs w:val="20"/>
        </w:rPr>
        <w:t xml:space="preserve">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3E5637A6" w:rsidR="000929EC" w:rsidRPr="0037175C" w:rsidRDefault="00942F71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</w:t>
      </w:r>
      <w:r w:rsidR="0010781F" w:rsidRP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shd w:val="clear" w:color="auto" w:fill="auto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Default="00A85872" w:rsidP="00A85872"/>
    <w:p w14:paraId="33095D6C" w14:textId="77777777" w:rsidR="00347148" w:rsidRPr="00347148" w:rsidRDefault="00347148" w:rsidP="00347148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14:paraId="47638708" w14:textId="77777777" w:rsidR="00347148" w:rsidRPr="0037175C" w:rsidRDefault="00347148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2B3E5" w14:textId="77777777" w:rsidR="00CC2A39" w:rsidRDefault="00CC2A39" w:rsidP="008A6B54">
      <w:pPr>
        <w:spacing w:after="0" w:line="240" w:lineRule="auto"/>
      </w:pPr>
      <w:r>
        <w:separator/>
      </w:r>
    </w:p>
  </w:endnote>
  <w:endnote w:type="continuationSeparator" w:id="0">
    <w:p w14:paraId="57D2BB74" w14:textId="77777777" w:rsidR="00CC2A39" w:rsidRDefault="00CC2A3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432CBCE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432CBCE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33C1BCDA" w:rsidR="0001190D" w:rsidRPr="00BD5AA6" w:rsidRDefault="432CBCE8" w:rsidP="432CBCE8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432CBCE8">
            <w:rPr>
              <w:b w:val="0"/>
              <w:color w:val="003087" w:themeColor="text2"/>
              <w:sz w:val="18"/>
              <w:szCs w:val="18"/>
            </w:rPr>
            <w:t>Forpliktelseserklæring underleverandør_hovedleverandør, versjon 05-2026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09EBABEC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A23E0" w14:textId="77777777" w:rsidR="00CC2A39" w:rsidRDefault="00CC2A39" w:rsidP="008A6B54">
      <w:pPr>
        <w:spacing w:after="0" w:line="240" w:lineRule="auto"/>
      </w:pPr>
      <w:r>
        <w:separator/>
      </w:r>
    </w:p>
  </w:footnote>
  <w:footnote w:type="continuationSeparator" w:id="0">
    <w:p w14:paraId="4780F4AF" w14:textId="77777777" w:rsidR="00CC2A39" w:rsidRDefault="00CC2A3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23E8F4DB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942F71" w:rsidRPr="00942F71">
      <w:t xml:space="preserve"> </w:t>
    </w:r>
    <w:r w:rsidR="00942F71" w:rsidRPr="00942F71">
      <w:rPr>
        <w:sz w:val="18"/>
        <w:szCs w:val="18"/>
      </w:rPr>
      <w:t>2025/44333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0781F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47148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D4521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42F71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AF1EB0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CF118B"/>
    <w:rsid w:val="00D0738E"/>
    <w:rsid w:val="00D25402"/>
    <w:rsid w:val="00D549FA"/>
    <w:rsid w:val="00D758FB"/>
    <w:rsid w:val="00D850B0"/>
    <w:rsid w:val="00D869B4"/>
    <w:rsid w:val="00DC5C03"/>
    <w:rsid w:val="00E3138E"/>
    <w:rsid w:val="00E76DC4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432CB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94A76"/>
    <w:rsid w:val="005D0AAA"/>
    <w:rsid w:val="00765529"/>
    <w:rsid w:val="008E76D7"/>
    <w:rsid w:val="00AF1EB0"/>
    <w:rsid w:val="00CF118B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39DDC7E6BDB84ABFB06DE572C0DB50" ma:contentTypeVersion="3" ma:contentTypeDescription="Create a new document." ma:contentTypeScope="" ma:versionID="76d3187925ba1f552b6302d954bbbdea">
  <xsd:schema xmlns:xsd="http://www.w3.org/2001/XMLSchema" xmlns:xs="http://www.w3.org/2001/XMLSchema" xmlns:p="http://schemas.microsoft.com/office/2006/metadata/properties" xmlns:ns2="abf3bfe4-fd94-4583-a73e-f2fd106fa9ec" targetNamespace="http://schemas.microsoft.com/office/2006/metadata/properties" ma:root="true" ma:fieldsID="4cc5f363eaf304d9a622157d197fb795" ns2:_="">
    <xsd:import namespace="abf3bfe4-fd94-4583-a73e-f2fd106fa9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3bfe4-fd94-4583-a73e-f2fd106fa9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purl.org/dc/terms/"/>
    <ds:schemaRef ds:uri="http://purl.org/dc/dcmitype/"/>
    <ds:schemaRef ds:uri="abf3bfe4-fd94-4583-a73e-f2fd106fa9ec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5D564D-B77A-43B5-A854-2C6328859629}"/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2</Pages>
  <Words>294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Mattias Kjeilen Nygaard</cp:lastModifiedBy>
  <cp:revision>5</cp:revision>
  <dcterms:created xsi:type="dcterms:W3CDTF">2025-05-21T06:52:00Z</dcterms:created>
  <dcterms:modified xsi:type="dcterms:W3CDTF">2026-06-26T10:14:00Z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0x010100CE39DDC7E6BDB84ABFB06DE572C0DB50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