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7DC36B68" w:rsidR="006F7C40" w:rsidRPr="001345B1" w:rsidRDefault="00025B40" w:rsidP="00D14E61">
      <w:pPr>
        <w:pStyle w:val="Tittel"/>
      </w:pPr>
      <w:r>
        <w:t xml:space="preserve">Vedlegg 4 </w:t>
      </w:r>
      <w:r w:rsidR="006F7C40">
        <w:t>S</w:t>
      </w:r>
      <w:r w:rsidR="006F7C40"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BB905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59408D17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37090" w14:textId="77777777" w:rsidR="002550A9" w:rsidRDefault="002550A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C67B6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62B64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7D1B2B5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9A34" w14:textId="77777777" w:rsidR="002550A9" w:rsidRDefault="002550A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0CCBF0C1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2550A9" w:rsidRPr="002550A9">
      <w:t xml:space="preserve"> </w:t>
    </w:r>
    <w:r w:rsidR="002550A9" w:rsidRPr="002550A9">
      <w:rPr>
        <w:sz w:val="18"/>
        <w:szCs w:val="18"/>
      </w:rPr>
      <w:t>2025/44333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25B40"/>
    <w:rsid w:val="00061D42"/>
    <w:rsid w:val="00066FAD"/>
    <w:rsid w:val="000E3D69"/>
    <w:rsid w:val="000F11A5"/>
    <w:rsid w:val="001457DD"/>
    <w:rsid w:val="00172E83"/>
    <w:rsid w:val="00174C26"/>
    <w:rsid w:val="0022347B"/>
    <w:rsid w:val="00234B11"/>
    <w:rsid w:val="002550A9"/>
    <w:rsid w:val="0028191B"/>
    <w:rsid w:val="002A3EAA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0D1E"/>
    <w:rsid w:val="005E3FC0"/>
    <w:rsid w:val="005E61C2"/>
    <w:rsid w:val="005F5862"/>
    <w:rsid w:val="0060082D"/>
    <w:rsid w:val="0068191B"/>
    <w:rsid w:val="006837C3"/>
    <w:rsid w:val="006F312A"/>
    <w:rsid w:val="006F7C40"/>
    <w:rsid w:val="00753315"/>
    <w:rsid w:val="0076237F"/>
    <w:rsid w:val="00771457"/>
    <w:rsid w:val="007B6049"/>
    <w:rsid w:val="007D00AD"/>
    <w:rsid w:val="007E6EE8"/>
    <w:rsid w:val="007F13FF"/>
    <w:rsid w:val="0081186E"/>
    <w:rsid w:val="0082344F"/>
    <w:rsid w:val="008246DA"/>
    <w:rsid w:val="00824992"/>
    <w:rsid w:val="00857D5E"/>
    <w:rsid w:val="00884491"/>
    <w:rsid w:val="008961BF"/>
    <w:rsid w:val="008A1521"/>
    <w:rsid w:val="008A16F6"/>
    <w:rsid w:val="008A6B54"/>
    <w:rsid w:val="008F2B11"/>
    <w:rsid w:val="008F7E32"/>
    <w:rsid w:val="00907B33"/>
    <w:rsid w:val="00937CA1"/>
    <w:rsid w:val="009472F3"/>
    <w:rsid w:val="009A3E11"/>
    <w:rsid w:val="009A7807"/>
    <w:rsid w:val="009B4D02"/>
    <w:rsid w:val="009C7E5D"/>
    <w:rsid w:val="009F190C"/>
    <w:rsid w:val="009F7F53"/>
    <w:rsid w:val="00A13B9A"/>
    <w:rsid w:val="00A659C6"/>
    <w:rsid w:val="00A72C96"/>
    <w:rsid w:val="00A735D2"/>
    <w:rsid w:val="00AA1652"/>
    <w:rsid w:val="00AE3BC9"/>
    <w:rsid w:val="00B254A8"/>
    <w:rsid w:val="00B30A4F"/>
    <w:rsid w:val="00B656CC"/>
    <w:rsid w:val="00B74E51"/>
    <w:rsid w:val="00B85769"/>
    <w:rsid w:val="00B92386"/>
    <w:rsid w:val="00BC7511"/>
    <w:rsid w:val="00BD5AA6"/>
    <w:rsid w:val="00BF4A36"/>
    <w:rsid w:val="00C37AEC"/>
    <w:rsid w:val="00C67B6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62AD2"/>
    <w:rsid w:val="00EA45CB"/>
    <w:rsid w:val="00EB13E8"/>
    <w:rsid w:val="00EB5F17"/>
    <w:rsid w:val="00ED29B3"/>
    <w:rsid w:val="00F139BA"/>
    <w:rsid w:val="00F141F6"/>
    <w:rsid w:val="00F22DA7"/>
    <w:rsid w:val="00F25E14"/>
    <w:rsid w:val="00F300FC"/>
    <w:rsid w:val="00F3117C"/>
    <w:rsid w:val="00F3344C"/>
    <w:rsid w:val="00F604BA"/>
    <w:rsid w:val="00F6667E"/>
    <w:rsid w:val="00F927B0"/>
    <w:rsid w:val="00FA1CD0"/>
    <w:rsid w:val="00FB5E1C"/>
    <w:rsid w:val="00FD6AD8"/>
    <w:rsid w:val="353F8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Revisjon">
    <w:name w:val="Revision"/>
    <w:hidden/>
    <w:uiPriority w:val="99"/>
    <w:semiHidden/>
    <w:rsid w:val="007B60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9DDC7E6BDB84ABFB06DE572C0DB50" ma:contentTypeVersion="3" ma:contentTypeDescription="Create a new document." ma:contentTypeScope="" ma:versionID="76d3187925ba1f552b6302d954bbbdea">
  <xsd:schema xmlns:xsd="http://www.w3.org/2001/XMLSchema" xmlns:xs="http://www.w3.org/2001/XMLSchema" xmlns:p="http://schemas.microsoft.com/office/2006/metadata/properties" xmlns:ns2="abf3bfe4-fd94-4583-a73e-f2fd106fa9ec" targetNamespace="http://schemas.microsoft.com/office/2006/metadata/properties" ma:root="true" ma:fieldsID="4cc5f363eaf304d9a622157d197fb795" ns2:_="">
    <xsd:import namespace="abf3bfe4-fd94-4583-a73e-f2fd106fa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3bfe4-fd94-4583-a73e-f2fd106fa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416BCA-9137-4900-A68E-7634535082AA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abf3bfe4-fd94-4583-a73e-f2fd106fa9ec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EAA404-B8F9-48AE-9D9A-E3B5CBEBD6DE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6</TotalTime>
  <Pages>1</Pages>
  <Words>132</Words>
  <Characters>703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Mattias Kjeilen Nygaard</cp:lastModifiedBy>
  <cp:revision>9</cp:revision>
  <dcterms:created xsi:type="dcterms:W3CDTF">2023-07-07T13:02:00Z</dcterms:created>
  <dcterms:modified xsi:type="dcterms:W3CDTF">2026-07-02T12:47:00Z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0x010100CE39DDC7E6BDB84ABFB06DE572C0DB50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