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D830B" w14:textId="62B336A6" w:rsidR="00A37B16" w:rsidRDefault="00A37B16" w:rsidP="00B658D9">
      <w:pPr>
        <w:pStyle w:val="Tittel"/>
      </w:pPr>
      <w:r>
        <w:t>Kunder tiltredelse</w:t>
      </w:r>
    </w:p>
    <w:p w14:paraId="75692811" w14:textId="6ED22B43" w:rsidR="00A37B16" w:rsidRDefault="00267704" w:rsidP="00B658D9">
      <w:pPr>
        <w:pStyle w:val="Overskrift1"/>
      </w:pPr>
      <w:r>
        <w:t>Over</w:t>
      </w:r>
      <w:r w:rsidR="00E17519">
        <w:t>sikt over</w:t>
      </w:r>
      <w:r w:rsidR="00A37B16" w:rsidRPr="00B658D9">
        <w:t xml:space="preserve"> helseforetakene i </w:t>
      </w:r>
      <w:r w:rsidR="00085AF5">
        <w:t>Sør-</w:t>
      </w:r>
      <w:r w:rsidR="00A2497C">
        <w:t>Ø</w:t>
      </w:r>
      <w:r w:rsidR="00085AF5">
        <w:t>st</w:t>
      </w:r>
      <w:r w:rsidR="00E17519">
        <w:t>, samt private og ide</w:t>
      </w:r>
      <w:r w:rsidR="0090340F">
        <w:t>al</w:t>
      </w:r>
      <w:r w:rsidR="00E17519">
        <w:t>e</w:t>
      </w:r>
    </w:p>
    <w:p w14:paraId="5E3303AB" w14:textId="77777777" w:rsidR="00A37B16" w:rsidRDefault="00A37B16" w:rsidP="00B658D9">
      <w:r w:rsidRPr="00B658D9">
        <w:t>Hvert helseforetak er å anse som en selvstendig kunde på avtalen</w:t>
      </w:r>
    </w:p>
    <w:tbl>
      <w:tblPr>
        <w:tblStyle w:val="Sykehusinnkjp1"/>
        <w:tblW w:w="8326" w:type="dxa"/>
        <w:tblLook w:val="0420" w:firstRow="1" w:lastRow="0" w:firstColumn="0" w:lastColumn="0" w:noHBand="0" w:noVBand="1"/>
      </w:tblPr>
      <w:tblGrid>
        <w:gridCol w:w="6050"/>
        <w:gridCol w:w="2276"/>
      </w:tblGrid>
      <w:tr w:rsidR="00AD56FD" w:rsidRPr="00AD56FD" w14:paraId="69ACFAD6" w14:textId="77777777" w:rsidTr="1AD62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050" w:type="dxa"/>
          </w:tcPr>
          <w:p w14:paraId="36ECD55B" w14:textId="77777777" w:rsidR="00AD56FD" w:rsidRPr="00AD56FD" w:rsidRDefault="00AD56FD" w:rsidP="00AD56FD">
            <w:r w:rsidRPr="00AD56FD">
              <w:t>Kunder</w:t>
            </w:r>
          </w:p>
        </w:tc>
        <w:tc>
          <w:tcPr>
            <w:tcW w:w="2276" w:type="dxa"/>
            <w:hideMark/>
          </w:tcPr>
          <w:p w14:paraId="36C1E47E" w14:textId="77777777" w:rsidR="00AD56FD" w:rsidRPr="00AD56FD" w:rsidRDefault="00AD56FD" w:rsidP="00AD56FD">
            <w:r w:rsidRPr="00AD56FD">
              <w:t xml:space="preserve">Organisasjonsnummer </w:t>
            </w:r>
          </w:p>
          <w:p w14:paraId="476786D9" w14:textId="77777777" w:rsidR="00AD56FD" w:rsidRPr="00AD56FD" w:rsidRDefault="00AD56FD" w:rsidP="00AD56FD"/>
        </w:tc>
      </w:tr>
      <w:tr w:rsidR="00AD56FD" w:rsidRPr="00AD56FD" w14:paraId="262ACC09" w14:textId="77777777" w:rsidTr="1AD62078">
        <w:tc>
          <w:tcPr>
            <w:tcW w:w="6050" w:type="dxa"/>
          </w:tcPr>
          <w:p w14:paraId="5A6158C0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rFonts w:cstheme="minorHAnsi"/>
                <w:color w:val="1A588E" w:themeColor="background2" w:themeShade="80"/>
              </w:rPr>
              <w:t>Helse Sør-Øst RHF</w:t>
            </w:r>
          </w:p>
        </w:tc>
        <w:tc>
          <w:tcPr>
            <w:tcW w:w="2276" w:type="dxa"/>
          </w:tcPr>
          <w:p w14:paraId="6396AAFE" w14:textId="77777777" w:rsidR="00AD56FD" w:rsidRPr="00AD56FD" w:rsidRDefault="00AD56FD" w:rsidP="00AD56FD">
            <w:pPr>
              <w:rPr>
                <w:rFonts w:cstheme="minorHAnsi"/>
                <w:color w:val="1E6DFF" w:themeColor="text2" w:themeTint="99"/>
              </w:rPr>
            </w:pPr>
            <w:r w:rsidRPr="00AD56FD">
              <w:rPr>
                <w:rFonts w:cstheme="minorHAnsi"/>
                <w:color w:val="1A588E" w:themeColor="background2" w:themeShade="80"/>
              </w:rPr>
              <w:t>991 324 968</w:t>
            </w:r>
          </w:p>
        </w:tc>
      </w:tr>
      <w:tr w:rsidR="00AD56FD" w:rsidRPr="00AD56FD" w14:paraId="205DB68C" w14:textId="77777777" w:rsidTr="1AD62078">
        <w:tc>
          <w:tcPr>
            <w:tcW w:w="6050" w:type="dxa"/>
          </w:tcPr>
          <w:p w14:paraId="52E22F1D" w14:textId="77777777" w:rsidR="00AD56FD" w:rsidRPr="00AD56FD" w:rsidRDefault="00AD56FD" w:rsidP="00AD56FD">
            <w:pPr>
              <w:rPr>
                <w:rFonts w:cstheme="minorHAnsi"/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Akershus universitetssykehus HF</w:t>
            </w:r>
          </w:p>
        </w:tc>
        <w:tc>
          <w:tcPr>
            <w:tcW w:w="2276" w:type="dxa"/>
          </w:tcPr>
          <w:p w14:paraId="4A364E11" w14:textId="77777777" w:rsidR="00AD56FD" w:rsidRPr="00AD56FD" w:rsidRDefault="00AD56FD" w:rsidP="00AD56FD">
            <w:r w:rsidRPr="00AD56FD">
              <w:rPr>
                <w:rFonts w:cstheme="minorHAnsi"/>
                <w:color w:val="1A588E" w:themeColor="background2" w:themeShade="80"/>
              </w:rPr>
              <w:t>983 971 636</w:t>
            </w:r>
          </w:p>
        </w:tc>
      </w:tr>
      <w:tr w:rsidR="00AD56FD" w:rsidRPr="00AD56FD" w14:paraId="696E28E0" w14:textId="77777777" w:rsidTr="1AD62078">
        <w:tc>
          <w:tcPr>
            <w:tcW w:w="6050" w:type="dxa"/>
          </w:tcPr>
          <w:p w14:paraId="4630E091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Oslo universitetssykehus HF</w:t>
            </w:r>
          </w:p>
        </w:tc>
        <w:tc>
          <w:tcPr>
            <w:tcW w:w="2276" w:type="dxa"/>
          </w:tcPr>
          <w:p w14:paraId="5C23EDFF" w14:textId="77777777" w:rsidR="00AD56FD" w:rsidRPr="00AD56FD" w:rsidRDefault="00AD56FD" w:rsidP="00AD56FD">
            <w:pPr>
              <w:rPr>
                <w:rFonts w:cstheme="minorHAnsi"/>
                <w:color w:val="1E6DFF" w:themeColor="text2" w:themeTint="99"/>
              </w:rPr>
            </w:pPr>
            <w:r w:rsidRPr="00AD56FD">
              <w:rPr>
                <w:rFonts w:cstheme="minorHAnsi"/>
                <w:color w:val="1A588E" w:themeColor="background2" w:themeShade="80"/>
              </w:rPr>
              <w:t>993 467 049</w:t>
            </w:r>
          </w:p>
        </w:tc>
      </w:tr>
      <w:tr w:rsidR="00AD56FD" w:rsidRPr="00AD56FD" w14:paraId="42E6D95C" w14:textId="77777777" w:rsidTr="1AD62078">
        <w:tc>
          <w:tcPr>
            <w:tcW w:w="6050" w:type="dxa"/>
          </w:tcPr>
          <w:p w14:paraId="42230007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Sunnaas sykehus HF</w:t>
            </w:r>
          </w:p>
        </w:tc>
        <w:tc>
          <w:tcPr>
            <w:tcW w:w="2276" w:type="dxa"/>
          </w:tcPr>
          <w:p w14:paraId="53C4E089" w14:textId="77777777" w:rsidR="00AD56FD" w:rsidRPr="00AD56FD" w:rsidRDefault="00AD56FD" w:rsidP="00AD56FD">
            <w:pPr>
              <w:rPr>
                <w:rFonts w:cstheme="minorHAnsi"/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883 971 752</w:t>
            </w:r>
          </w:p>
        </w:tc>
      </w:tr>
      <w:tr w:rsidR="00AD56FD" w:rsidRPr="00AD56FD" w14:paraId="650433EC" w14:textId="77777777" w:rsidTr="1AD62078">
        <w:tc>
          <w:tcPr>
            <w:tcW w:w="6050" w:type="dxa"/>
          </w:tcPr>
          <w:p w14:paraId="2D2D8659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Sykehuset i Vestfold HF</w:t>
            </w:r>
          </w:p>
        </w:tc>
        <w:tc>
          <w:tcPr>
            <w:tcW w:w="2276" w:type="dxa"/>
          </w:tcPr>
          <w:p w14:paraId="4687DBB3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983 975 259</w:t>
            </w:r>
          </w:p>
        </w:tc>
      </w:tr>
      <w:tr w:rsidR="00AD56FD" w:rsidRPr="00AD56FD" w14:paraId="0068A186" w14:textId="77777777" w:rsidTr="1AD62078">
        <w:tc>
          <w:tcPr>
            <w:tcW w:w="6050" w:type="dxa"/>
          </w:tcPr>
          <w:p w14:paraId="6D48D307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Sykehuset Innlandet HF</w:t>
            </w:r>
          </w:p>
        </w:tc>
        <w:tc>
          <w:tcPr>
            <w:tcW w:w="2276" w:type="dxa"/>
          </w:tcPr>
          <w:p w14:paraId="1DD49BC5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983 971 709</w:t>
            </w:r>
          </w:p>
        </w:tc>
      </w:tr>
      <w:tr w:rsidR="00AD56FD" w:rsidRPr="00AD56FD" w14:paraId="08EC0F25" w14:textId="77777777" w:rsidTr="1AD62078">
        <w:tc>
          <w:tcPr>
            <w:tcW w:w="6050" w:type="dxa"/>
          </w:tcPr>
          <w:p w14:paraId="490933B2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Sykehuset Telemark HF</w:t>
            </w:r>
          </w:p>
        </w:tc>
        <w:tc>
          <w:tcPr>
            <w:tcW w:w="2276" w:type="dxa"/>
          </w:tcPr>
          <w:p w14:paraId="01111F57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983 975 267</w:t>
            </w:r>
          </w:p>
        </w:tc>
      </w:tr>
      <w:tr w:rsidR="00AD56FD" w:rsidRPr="00AD56FD" w14:paraId="08CCD8E2" w14:textId="77777777" w:rsidTr="1AD62078">
        <w:tc>
          <w:tcPr>
            <w:tcW w:w="6050" w:type="dxa"/>
          </w:tcPr>
          <w:p w14:paraId="630DBD4E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Sykehuset Østfold HF</w:t>
            </w:r>
          </w:p>
        </w:tc>
        <w:tc>
          <w:tcPr>
            <w:tcW w:w="2276" w:type="dxa"/>
          </w:tcPr>
          <w:p w14:paraId="21244DE4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983 971 768</w:t>
            </w:r>
          </w:p>
        </w:tc>
      </w:tr>
      <w:tr w:rsidR="00AD56FD" w:rsidRPr="00AD56FD" w14:paraId="6CEEF461" w14:textId="77777777" w:rsidTr="1AD62078">
        <w:tc>
          <w:tcPr>
            <w:tcW w:w="6050" w:type="dxa"/>
          </w:tcPr>
          <w:p w14:paraId="35A8FA4B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Sørlandet sykehus HF</w:t>
            </w:r>
          </w:p>
        </w:tc>
        <w:tc>
          <w:tcPr>
            <w:tcW w:w="2276" w:type="dxa"/>
          </w:tcPr>
          <w:p w14:paraId="2E96DED2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983 975 240</w:t>
            </w:r>
          </w:p>
        </w:tc>
      </w:tr>
      <w:tr w:rsidR="00AD56FD" w:rsidRPr="00AD56FD" w14:paraId="12FD321C" w14:textId="77777777" w:rsidTr="1AD62078">
        <w:tc>
          <w:tcPr>
            <w:tcW w:w="6050" w:type="dxa"/>
          </w:tcPr>
          <w:p w14:paraId="26222221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Vestre Viken HF</w:t>
            </w:r>
          </w:p>
        </w:tc>
        <w:tc>
          <w:tcPr>
            <w:tcW w:w="2276" w:type="dxa"/>
          </w:tcPr>
          <w:p w14:paraId="06840D41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894 166 762</w:t>
            </w:r>
          </w:p>
        </w:tc>
      </w:tr>
      <w:tr w:rsidR="00AD56FD" w:rsidRPr="00AD56FD" w14:paraId="23DB8BBF" w14:textId="77777777" w:rsidTr="1AD62078">
        <w:tc>
          <w:tcPr>
            <w:tcW w:w="6050" w:type="dxa"/>
          </w:tcPr>
          <w:p w14:paraId="16781831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Sykehusapotekene HF</w:t>
            </w:r>
          </w:p>
        </w:tc>
        <w:tc>
          <w:tcPr>
            <w:tcW w:w="2276" w:type="dxa"/>
          </w:tcPr>
          <w:p w14:paraId="1844D63C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992 281 618</w:t>
            </w:r>
          </w:p>
        </w:tc>
      </w:tr>
      <w:tr w:rsidR="00AD56FD" w:rsidRPr="00AD56FD" w14:paraId="5C5E2504" w14:textId="77777777" w:rsidTr="1AD62078">
        <w:tc>
          <w:tcPr>
            <w:tcW w:w="6050" w:type="dxa"/>
          </w:tcPr>
          <w:p w14:paraId="388CF0F5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Sykehuspartner HF</w:t>
            </w:r>
          </w:p>
        </w:tc>
        <w:tc>
          <w:tcPr>
            <w:tcW w:w="2276" w:type="dxa"/>
          </w:tcPr>
          <w:p w14:paraId="1204C74A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914 637 651</w:t>
            </w:r>
          </w:p>
        </w:tc>
      </w:tr>
      <w:tr w:rsidR="00AD56FD" w:rsidRPr="00AD56FD" w:rsidDel="008051EC" w14:paraId="40D500C7" w14:textId="77777777" w:rsidTr="1AD62078">
        <w:tc>
          <w:tcPr>
            <w:tcW w:w="6050" w:type="dxa"/>
          </w:tcPr>
          <w:p w14:paraId="22BF0111" w14:textId="77777777" w:rsidR="00AD56FD" w:rsidRPr="00AD56FD" w:rsidDel="008051EC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Diakonhjemmet Sykehus AS</w:t>
            </w:r>
          </w:p>
        </w:tc>
        <w:tc>
          <w:tcPr>
            <w:tcW w:w="2276" w:type="dxa"/>
          </w:tcPr>
          <w:p w14:paraId="1498B143" w14:textId="77777777" w:rsidR="00AD56FD" w:rsidRPr="00AD56FD" w:rsidDel="008051EC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982 791 952</w:t>
            </w:r>
          </w:p>
        </w:tc>
      </w:tr>
      <w:tr w:rsidR="00AD56FD" w:rsidRPr="00AD56FD" w:rsidDel="008051EC" w14:paraId="071ABE84" w14:textId="77777777" w:rsidTr="1AD62078">
        <w:tc>
          <w:tcPr>
            <w:tcW w:w="6050" w:type="dxa"/>
          </w:tcPr>
          <w:p w14:paraId="468B96ED" w14:textId="77777777" w:rsidR="00AD56FD" w:rsidRPr="00AD56FD" w:rsidDel="008051EC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Lovisenberg Diakonale Sykehus AS</w:t>
            </w:r>
          </w:p>
        </w:tc>
        <w:tc>
          <w:tcPr>
            <w:tcW w:w="2276" w:type="dxa"/>
          </w:tcPr>
          <w:p w14:paraId="7429EA9F" w14:textId="77777777" w:rsidR="00AD56FD" w:rsidRPr="00AD56FD" w:rsidDel="008051EC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965 985 166</w:t>
            </w:r>
          </w:p>
        </w:tc>
      </w:tr>
      <w:tr w:rsidR="00AD56FD" w:rsidRPr="00AD56FD" w14:paraId="33B025BE" w14:textId="77777777" w:rsidTr="1AD62078">
        <w:tc>
          <w:tcPr>
            <w:tcW w:w="6050" w:type="dxa"/>
          </w:tcPr>
          <w:p w14:paraId="280B7F08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Revmatismesykehuset AS</w:t>
            </w:r>
          </w:p>
        </w:tc>
        <w:tc>
          <w:tcPr>
            <w:tcW w:w="2276" w:type="dxa"/>
          </w:tcPr>
          <w:p w14:paraId="5C152EC5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985 773 238</w:t>
            </w:r>
          </w:p>
        </w:tc>
      </w:tr>
      <w:tr w:rsidR="00AD56FD" w:rsidRPr="00AD56FD" w14:paraId="3D0B32D6" w14:textId="77777777" w:rsidTr="1AD62078">
        <w:tc>
          <w:tcPr>
            <w:tcW w:w="6050" w:type="dxa"/>
          </w:tcPr>
          <w:p w14:paraId="07A4AC44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 xml:space="preserve">Stiftelsen </w:t>
            </w:r>
            <w:proofErr w:type="spellStart"/>
            <w:r w:rsidRPr="00AD56FD">
              <w:rPr>
                <w:color w:val="1A588E" w:themeColor="background2" w:themeShade="80"/>
              </w:rPr>
              <w:t>Betanien</w:t>
            </w:r>
            <w:proofErr w:type="spellEnd"/>
            <w:r w:rsidRPr="00AD56FD">
              <w:rPr>
                <w:color w:val="1A588E" w:themeColor="background2" w:themeShade="80"/>
              </w:rPr>
              <w:t xml:space="preserve"> Hospital Skien</w:t>
            </w:r>
          </w:p>
        </w:tc>
        <w:tc>
          <w:tcPr>
            <w:tcW w:w="2276" w:type="dxa"/>
          </w:tcPr>
          <w:p w14:paraId="53714FB2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  <w:r w:rsidRPr="00AD56FD">
              <w:rPr>
                <w:color w:val="1A588E" w:themeColor="background2" w:themeShade="80"/>
              </w:rPr>
              <w:t>981 275 721</w:t>
            </w:r>
          </w:p>
        </w:tc>
      </w:tr>
      <w:tr w:rsidR="00AD56FD" w:rsidRPr="00AD56FD" w14:paraId="181D4114" w14:textId="77777777" w:rsidTr="1AD62078">
        <w:tc>
          <w:tcPr>
            <w:tcW w:w="6050" w:type="dxa"/>
          </w:tcPr>
          <w:p w14:paraId="71AA070B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</w:p>
        </w:tc>
        <w:tc>
          <w:tcPr>
            <w:tcW w:w="2276" w:type="dxa"/>
          </w:tcPr>
          <w:p w14:paraId="22DD1FE4" w14:textId="77777777" w:rsidR="00AD56FD" w:rsidRPr="00AD56FD" w:rsidRDefault="00AD56FD" w:rsidP="00AD56FD">
            <w:pPr>
              <w:rPr>
                <w:color w:val="1E6DFF" w:themeColor="text2" w:themeTint="99"/>
              </w:rPr>
            </w:pPr>
          </w:p>
        </w:tc>
      </w:tr>
    </w:tbl>
    <w:p w14:paraId="20CBC111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8EA26" w14:textId="77777777" w:rsidR="009D7F2A" w:rsidRDefault="009D7F2A" w:rsidP="008A6B54">
      <w:pPr>
        <w:spacing w:after="0" w:line="240" w:lineRule="auto"/>
      </w:pPr>
      <w:r>
        <w:separator/>
      </w:r>
    </w:p>
  </w:endnote>
  <w:endnote w:type="continuationSeparator" w:id="0">
    <w:p w14:paraId="54FFF451" w14:textId="77777777" w:rsidR="009D7F2A" w:rsidRDefault="009D7F2A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99EA17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FD2FDD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59220820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02779D11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5A55D60" w14:textId="1FAA106D" w:rsidR="0001190D" w:rsidRPr="00BD5AA6" w:rsidRDefault="00A37B16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 xml:space="preserve">Kunder tiltredelse, versjon 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53FBEB1D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D14D5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40B6092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D1CCB9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BA780F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5FB25C7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84820A" w14:textId="0DC7B254" w:rsidR="004F084A" w:rsidRPr="00BD5AA6" w:rsidRDefault="00A37B16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 xml:space="preserve">Kunder tiltredelse, versjon 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A37B16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46E1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7D7D9647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EE52ED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A7D4" w14:textId="77777777" w:rsidR="009D7F2A" w:rsidRDefault="009D7F2A" w:rsidP="008A6B54">
      <w:pPr>
        <w:spacing w:after="0" w:line="240" w:lineRule="auto"/>
      </w:pPr>
      <w:r>
        <w:separator/>
      </w:r>
    </w:p>
  </w:footnote>
  <w:footnote w:type="continuationSeparator" w:id="0">
    <w:p w14:paraId="306EE4DF" w14:textId="77777777" w:rsidR="009D7F2A" w:rsidRDefault="009D7F2A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D1B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4C94D1F" wp14:editId="09A0508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091D" w14:textId="7C8B822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63E9366" wp14:editId="09A9A50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A2497C">
      <w:rPr>
        <w:sz w:val="18"/>
        <w:szCs w:val="18"/>
      </w:rPr>
      <w:t>2026/90557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16"/>
    <w:rsid w:val="0001190D"/>
    <w:rsid w:val="000169B0"/>
    <w:rsid w:val="00061D42"/>
    <w:rsid w:val="00066FAD"/>
    <w:rsid w:val="00080A5C"/>
    <w:rsid w:val="00085AF5"/>
    <w:rsid w:val="000E3D69"/>
    <w:rsid w:val="000F11A5"/>
    <w:rsid w:val="001457DD"/>
    <w:rsid w:val="00172E83"/>
    <w:rsid w:val="00174C26"/>
    <w:rsid w:val="00181419"/>
    <w:rsid w:val="001A3DD8"/>
    <w:rsid w:val="00234B11"/>
    <w:rsid w:val="00267704"/>
    <w:rsid w:val="0028193A"/>
    <w:rsid w:val="002A2ED4"/>
    <w:rsid w:val="002C03B4"/>
    <w:rsid w:val="002C5C80"/>
    <w:rsid w:val="002D33F1"/>
    <w:rsid w:val="002F21B1"/>
    <w:rsid w:val="00311005"/>
    <w:rsid w:val="00336420"/>
    <w:rsid w:val="003C7810"/>
    <w:rsid w:val="003D3F41"/>
    <w:rsid w:val="00400A8F"/>
    <w:rsid w:val="00402EAE"/>
    <w:rsid w:val="00414372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D00AD"/>
    <w:rsid w:val="007F13FF"/>
    <w:rsid w:val="007F25AA"/>
    <w:rsid w:val="0081186E"/>
    <w:rsid w:val="0082344F"/>
    <w:rsid w:val="0082534B"/>
    <w:rsid w:val="00884491"/>
    <w:rsid w:val="008961BF"/>
    <w:rsid w:val="008A1521"/>
    <w:rsid w:val="008A1C9B"/>
    <w:rsid w:val="008A6B54"/>
    <w:rsid w:val="008D4E3E"/>
    <w:rsid w:val="008F2B11"/>
    <w:rsid w:val="0090340F"/>
    <w:rsid w:val="00904CCE"/>
    <w:rsid w:val="00907B33"/>
    <w:rsid w:val="00977FDF"/>
    <w:rsid w:val="009A3E11"/>
    <w:rsid w:val="009B4D02"/>
    <w:rsid w:val="009C7E5D"/>
    <w:rsid w:val="009D7F2A"/>
    <w:rsid w:val="009F7F53"/>
    <w:rsid w:val="00A13B9A"/>
    <w:rsid w:val="00A2497C"/>
    <w:rsid w:val="00A37B16"/>
    <w:rsid w:val="00A659C6"/>
    <w:rsid w:val="00AA1652"/>
    <w:rsid w:val="00AD56FD"/>
    <w:rsid w:val="00AE3BC9"/>
    <w:rsid w:val="00B254A8"/>
    <w:rsid w:val="00B30A4F"/>
    <w:rsid w:val="00B656CC"/>
    <w:rsid w:val="00B84E1F"/>
    <w:rsid w:val="00BC7511"/>
    <w:rsid w:val="00BD5AA6"/>
    <w:rsid w:val="00C00AC0"/>
    <w:rsid w:val="00C37AEC"/>
    <w:rsid w:val="00C80220"/>
    <w:rsid w:val="00CB354A"/>
    <w:rsid w:val="00CC0CDA"/>
    <w:rsid w:val="00CE155A"/>
    <w:rsid w:val="00D0738E"/>
    <w:rsid w:val="00D25402"/>
    <w:rsid w:val="00D549FA"/>
    <w:rsid w:val="00D758FB"/>
    <w:rsid w:val="00D869B4"/>
    <w:rsid w:val="00DF7018"/>
    <w:rsid w:val="00E17519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45BEC"/>
    <w:rsid w:val="00F46E16"/>
    <w:rsid w:val="00F604BA"/>
    <w:rsid w:val="00F6667E"/>
    <w:rsid w:val="00F94D2A"/>
    <w:rsid w:val="00FA1CD0"/>
    <w:rsid w:val="00FD6AD8"/>
    <w:rsid w:val="1AD62078"/>
    <w:rsid w:val="7CD7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C9F18"/>
  <w15:chartTrackingRefBased/>
  <w15:docId w15:val="{A64B334F-EFDB-457F-9D2F-57DE59768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customStyle="1" w:styleId="Sykehusinnkjp1">
    <w:name w:val="Sykehusinnkjøp1"/>
    <w:basedOn w:val="Vanligtabell"/>
    <w:next w:val="Tabellrutenett"/>
    <w:uiPriority w:val="39"/>
    <w:rsid w:val="00AD56FD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Merknadstekst">
    <w:name w:val="annotation text"/>
    <w:basedOn w:val="Normal"/>
    <w:link w:val="MerknadstekstTegn"/>
    <w:unhideWhenUsed/>
    <w:rsid w:val="00AD56F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AD56FD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D56FD"/>
    <w:rPr>
      <w:sz w:val="16"/>
      <w:szCs w:val="16"/>
    </w:rPr>
  </w:style>
  <w:style w:type="paragraph" w:styleId="Revisjon">
    <w:name w:val="Revision"/>
    <w:hidden/>
    <w:uiPriority w:val="99"/>
    <w:semiHidden/>
    <w:rsid w:val="00CE1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92DDE-B1A8-43E6-9F67-552DE80C1945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fb4f4589-693d-4da5-84cd-0b64ddaaa682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28944BB-9DD2-4F9D-AEF4-D17549D90494}"/>
</file>

<file path=customXml/itemProps4.xml><?xml version="1.0" encoding="utf-8"?>
<ds:datastoreItem xmlns:ds="http://schemas.openxmlformats.org/officeDocument/2006/customXml" ds:itemID="{AEB51471-A5F7-4BD8-B9F7-549E9C19CB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121</Words>
  <Characters>647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13</cp:revision>
  <dcterms:created xsi:type="dcterms:W3CDTF">2026-01-07T11:37:00Z</dcterms:created>
  <dcterms:modified xsi:type="dcterms:W3CDTF">2026-07-01T06:36:00Z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0x0101001EB68F9091AC6345AF984D128C7F8AF8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11100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