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2F33962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2F1449">
      <w:rPr>
        <w:sz w:val="18"/>
        <w:szCs w:val="18"/>
      </w:rPr>
      <w:t>2026/90557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1449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172A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1658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63A6C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16BCA-9137-4900-A68E-7634535082AA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b4f4589-693d-4da5-84cd-0b64ddaaa682"/>
  </ds:schemaRefs>
</ds:datastoreItem>
</file>

<file path=customXml/itemProps3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2D56D-66AC-4343-8782-A6D8A7082948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8</cp:revision>
  <dcterms:created xsi:type="dcterms:W3CDTF">2023-07-07T13:02:00Z</dcterms:created>
  <dcterms:modified xsi:type="dcterms:W3CDTF">2026-07-01T07:16:00Z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0x0101001EB68F9091AC6345AF984D128C7F8AF8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