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40B8C0F5" w:rsidR="00A85872" w:rsidRPr="00351789" w:rsidRDefault="000E6E54" w:rsidP="008C6F9F">
      <w:pPr>
        <w:pStyle w:val="Overskrift1"/>
        <w:rPr>
          <w:color w:val="0070C0"/>
        </w:rPr>
      </w:pPr>
      <w:r w:rsidRPr="000E6E54">
        <w:t>2024/20159</w:t>
      </w:r>
      <w:r w:rsidR="00A85872" w:rsidRPr="005374CE">
        <w:t xml:space="preserve"> </w:t>
      </w:r>
      <w:r w:rsidR="009844FC" w:rsidRPr="009844FC">
        <w:t>Nettverk, lagring og server til helseforetakene i Norge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665BE2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665BE2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F3A2F" w14:textId="77777777" w:rsidR="00595117" w:rsidRDefault="00595117" w:rsidP="008A6B54">
      <w:pPr>
        <w:spacing w:after="0" w:line="240" w:lineRule="auto"/>
      </w:pPr>
      <w:r>
        <w:separator/>
      </w:r>
    </w:p>
  </w:endnote>
  <w:endnote w:type="continuationSeparator" w:id="0">
    <w:p w14:paraId="024EE1E2" w14:textId="77777777" w:rsidR="00595117" w:rsidRDefault="00595117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A702" w14:textId="77777777" w:rsidR="00595117" w:rsidRDefault="00595117" w:rsidP="008A6B54">
      <w:pPr>
        <w:spacing w:after="0" w:line="240" w:lineRule="auto"/>
      </w:pPr>
      <w:r>
        <w:separator/>
      </w:r>
    </w:p>
  </w:footnote>
  <w:footnote w:type="continuationSeparator" w:id="0">
    <w:p w14:paraId="02DA0E90" w14:textId="77777777" w:rsidR="00595117" w:rsidRDefault="00595117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326E0FC6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0E6E54" w:rsidRPr="000E6E54">
      <w:t xml:space="preserve"> </w:t>
    </w:r>
    <w:r w:rsidR="00665BE2">
      <w:rPr>
        <w:sz w:val="18"/>
        <w:szCs w:val="18"/>
      </w:rPr>
      <w:t>2026/90557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861EA"/>
    <w:rsid w:val="000929EC"/>
    <w:rsid w:val="000E3D69"/>
    <w:rsid w:val="000E6E54"/>
    <w:rsid w:val="000F11A5"/>
    <w:rsid w:val="001457DD"/>
    <w:rsid w:val="00172E83"/>
    <w:rsid w:val="00174B17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95117"/>
    <w:rsid w:val="005D0AAA"/>
    <w:rsid w:val="005E3FC0"/>
    <w:rsid w:val="005E61C2"/>
    <w:rsid w:val="005F5862"/>
    <w:rsid w:val="00607C23"/>
    <w:rsid w:val="00665BE2"/>
    <w:rsid w:val="006837C3"/>
    <w:rsid w:val="006C12C5"/>
    <w:rsid w:val="006F312A"/>
    <w:rsid w:val="0076237F"/>
    <w:rsid w:val="00771457"/>
    <w:rsid w:val="007D00AD"/>
    <w:rsid w:val="007E172A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844FC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0473F"/>
    <w:rsid w:val="00F139BA"/>
    <w:rsid w:val="00F141F6"/>
    <w:rsid w:val="00F22DA7"/>
    <w:rsid w:val="00F300FC"/>
    <w:rsid w:val="00F3117C"/>
    <w:rsid w:val="00F3344C"/>
    <w:rsid w:val="00F56BBD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7E172A"/>
    <w:rsid w:val="008E76D7"/>
    <w:rsid w:val="00B86220"/>
    <w:rsid w:val="00F56BBD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68F9091AC6345AF984D128C7F8AF8" ma:contentTypeVersion="4" ma:contentTypeDescription="Create a new document." ma:contentTypeScope="" ma:versionID="61c31fa8a7a1e7717453821063722733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912569768c54ce45582b362c6fbb1fff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www.w3.org/XML/1998/namespace"/>
    <ds:schemaRef ds:uri="fb4f4589-693d-4da5-84cd-0b64ddaaa682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9E0A39-D904-4170-AA4B-3ADA0BD0A63C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13</TotalTime>
  <Pages>1</Pages>
  <Words>216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Mattias Kjeilen Nygaard</cp:lastModifiedBy>
  <cp:revision>6</cp:revision>
  <dcterms:created xsi:type="dcterms:W3CDTF">2025-05-21T06:52:00Z</dcterms:created>
  <dcterms:modified xsi:type="dcterms:W3CDTF">2026-07-01T07:17:00Z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0x0101001EB68F9091AC6345AF984D128C7F8AF8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