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xxx xxx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fremgår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Dersom Datterselskapet ikke oppfyller en eller flere av kontraktens betingelser eller noe annet forhold eller sak vedrørende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kan alle eller enkeltvis bli inngått og utført uten at Morselskapet informeres og uten at det på noen måte påvirker, endrer eller frigjør Morselskapet fra dets forpliktelser etter denne garantien. Morselskapet bekrefter videre at denne garanti avgis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8F142" w14:textId="77777777" w:rsidR="00474E0B" w:rsidRDefault="00474E0B" w:rsidP="008A6B54">
      <w:pPr>
        <w:spacing w:after="0" w:line="240" w:lineRule="auto"/>
      </w:pPr>
      <w:r>
        <w:separator/>
      </w:r>
    </w:p>
  </w:endnote>
  <w:endnote w:type="continuationSeparator" w:id="0">
    <w:p w14:paraId="4512EA87" w14:textId="77777777" w:rsidR="00474E0B" w:rsidRDefault="00474E0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F1B2F" w14:textId="77777777" w:rsidR="00474E0B" w:rsidRDefault="00474E0B" w:rsidP="008A6B54">
      <w:pPr>
        <w:spacing w:after="0" w:line="240" w:lineRule="auto"/>
      </w:pPr>
      <w:r>
        <w:separator/>
      </w:r>
    </w:p>
  </w:footnote>
  <w:footnote w:type="continuationSeparator" w:id="0">
    <w:p w14:paraId="62E2E9BC" w14:textId="77777777" w:rsidR="00474E0B" w:rsidRDefault="00474E0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4E0B"/>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E172A"/>
    <w:rsid w:val="007F13FF"/>
    <w:rsid w:val="0081186E"/>
    <w:rsid w:val="00820A63"/>
    <w:rsid w:val="0082344F"/>
    <w:rsid w:val="00880C16"/>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416F3-3264-4164-9500-8FB4123B5473}"/>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4</cp:revision>
  <dcterms:created xsi:type="dcterms:W3CDTF">2023-07-07T12:48:00Z</dcterms:created>
  <dcterms:modified xsi:type="dcterms:W3CDTF">2026-07-01T07:17:00Z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7000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SourceUrl">
    <vt:lpwstr/>
  </property>
  <property fmtid="{D5CDD505-2E9C-101B-9397-08002B2CF9AE}" pid="24" name="_SharedFileIndex">
    <vt:lpwstr/>
  </property>
</Properties>
</file>