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5EE9ED3A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8C3D4B" w:rsidRPr="008C3D4B">
      <w:t xml:space="preserve"> </w:t>
    </w:r>
    <w:r w:rsidR="008C3D4B" w:rsidRPr="008C3D4B">
      <w:rPr>
        <w:sz w:val="18"/>
        <w:szCs w:val="18"/>
      </w:rPr>
      <w:t>202</w:t>
    </w:r>
    <w:r w:rsidR="00B7229C">
      <w:rPr>
        <w:sz w:val="18"/>
        <w:szCs w:val="18"/>
      </w:rPr>
      <w:t>6</w:t>
    </w:r>
    <w:r w:rsidR="008C3D4B" w:rsidRPr="008C3D4B">
      <w:rPr>
        <w:sz w:val="18"/>
        <w:szCs w:val="18"/>
      </w:rPr>
      <w:t>/</w:t>
    </w:r>
    <w:r w:rsidR="00B7229C">
      <w:rPr>
        <w:sz w:val="18"/>
        <w:szCs w:val="18"/>
      </w:rPr>
      <w:t>90557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172A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3D4B"/>
    <w:rsid w:val="008C7C12"/>
    <w:rsid w:val="008E0AAA"/>
    <w:rsid w:val="008F2627"/>
    <w:rsid w:val="00907B33"/>
    <w:rsid w:val="00912DFA"/>
    <w:rsid w:val="0091438D"/>
    <w:rsid w:val="009531C3"/>
    <w:rsid w:val="00983731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229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57369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15F5"/>
    <w:rsid w:val="00F22DA7"/>
    <w:rsid w:val="00F3117C"/>
    <w:rsid w:val="00F3344C"/>
    <w:rsid w:val="00F34F49"/>
    <w:rsid w:val="00F52C83"/>
    <w:rsid w:val="00F56BBD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b4f4589-693d-4da5-84cd-0b64ddaaa68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4C06E0-CAB6-49D2-8999-900BAEB752BC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7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Mattias Kjeilen Nygaard</cp:lastModifiedBy>
  <cp:revision>11</cp:revision>
  <dcterms:created xsi:type="dcterms:W3CDTF">2025-03-04T17:04:00Z</dcterms:created>
  <dcterms:modified xsi:type="dcterms:W3CDTF">2026-07-01T07:18:00Z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