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B646C" w14:textId="2B13C008" w:rsidR="009D5DBC" w:rsidRDefault="009D5DBC" w:rsidP="009D5DBC">
      <w:pPr>
        <w:pStyle w:val="Tittel"/>
      </w:pPr>
      <w:r>
        <w:t>Godkjenningsprotokoll for prøvedrift</w:t>
      </w:r>
    </w:p>
    <w:p w14:paraId="400B9517" w14:textId="77777777" w:rsidR="009D5DBC" w:rsidRPr="009D5DBC" w:rsidRDefault="009D5DBC" w:rsidP="009D5DB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9D5DBC" w14:paraId="44EC128C" w14:textId="77777777" w:rsidTr="009D5D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B095EF0" w14:textId="5595BFD8" w:rsidR="009D5DBC" w:rsidRPr="009D5DBC" w:rsidRDefault="009D5DBC" w:rsidP="000C5186">
            <w:pPr>
              <w:rPr>
                <w:rFonts w:cstheme="minorHAnsi"/>
              </w:rPr>
            </w:pPr>
            <w:r w:rsidRPr="009D5DBC">
              <w:rPr>
                <w:rFonts w:cstheme="minorHAnsi"/>
              </w:rPr>
              <w:t>Informasjon</w:t>
            </w:r>
          </w:p>
        </w:tc>
        <w:tc>
          <w:tcPr>
            <w:tcW w:w="6327" w:type="dxa"/>
          </w:tcPr>
          <w:p w14:paraId="118C0D6F" w14:textId="558F1D24" w:rsidR="009D5DBC" w:rsidRPr="009D5DBC" w:rsidRDefault="009D5DBC" w:rsidP="000C518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D5DBC">
              <w:rPr>
                <w:rFonts w:cstheme="minorHAnsi"/>
              </w:rPr>
              <w:t>Sett inn under</w:t>
            </w:r>
          </w:p>
        </w:tc>
      </w:tr>
      <w:tr w:rsidR="009D5DBC" w14:paraId="6F847B2A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3488A8E" w14:textId="77777777" w:rsidR="009D5DBC" w:rsidRPr="009900D0" w:rsidRDefault="009D5DBC" w:rsidP="000C5186">
            <w:pPr>
              <w:rPr>
                <w:rFonts w:cstheme="minorHAnsi"/>
              </w:rPr>
            </w:pPr>
            <w:r w:rsidRPr="009900D0">
              <w:rPr>
                <w:rFonts w:cstheme="minorHAnsi"/>
              </w:rPr>
              <w:t>Kunde</w:t>
            </w:r>
          </w:p>
        </w:tc>
        <w:tc>
          <w:tcPr>
            <w:tcW w:w="6327" w:type="dxa"/>
          </w:tcPr>
          <w:p w14:paraId="20F8453A" w14:textId="5B4DA286" w:rsidR="009D5DBC" w:rsidRPr="00CA7A90" w:rsidRDefault="00136CD6" w:rsidP="000C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A7A90">
              <w:rPr>
                <w:rFonts w:cstheme="minorHAnsi"/>
              </w:rPr>
              <w:t xml:space="preserve">Nordlandssykehuset </w:t>
            </w:r>
            <w:r w:rsidR="00A32B36" w:rsidRPr="00CA7A90">
              <w:rPr>
                <w:rFonts w:cstheme="minorHAnsi"/>
              </w:rPr>
              <w:t>HF Bodø</w:t>
            </w:r>
          </w:p>
        </w:tc>
      </w:tr>
      <w:tr w:rsidR="009D5DBC" w14:paraId="695B4669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875E3D5" w14:textId="77777777" w:rsidR="009D5DBC" w:rsidRPr="0010556F" w:rsidRDefault="009D5DBC" w:rsidP="000C5186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Avdeling</w:t>
            </w:r>
          </w:p>
        </w:tc>
        <w:tc>
          <w:tcPr>
            <w:tcW w:w="6327" w:type="dxa"/>
          </w:tcPr>
          <w:p w14:paraId="6DB239AB" w14:textId="3037D888" w:rsidR="009D5DBC" w:rsidRPr="00CA7A90" w:rsidRDefault="00CA7A90" w:rsidP="000C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A7A90">
              <w:rPr>
                <w:rFonts w:cstheme="minorHAnsi"/>
              </w:rPr>
              <w:t>Laboratoriemedisinsk avdeling</w:t>
            </w:r>
          </w:p>
        </w:tc>
      </w:tr>
      <w:tr w:rsidR="009D5DBC" w14:paraId="66B56605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DA91C8F" w14:textId="77777777" w:rsidR="009D5DBC" w:rsidRPr="0010556F" w:rsidRDefault="009D5DBC" w:rsidP="000C5186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Utstyr</w:t>
            </w:r>
          </w:p>
        </w:tc>
        <w:tc>
          <w:tcPr>
            <w:tcW w:w="6327" w:type="dxa"/>
          </w:tcPr>
          <w:p w14:paraId="0BB981CE" w14:textId="151D30BB" w:rsidR="009D5DBC" w:rsidRPr="0010556F" w:rsidRDefault="000C5186" w:rsidP="000C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PCR-Instrument</w:t>
            </w:r>
          </w:p>
        </w:tc>
      </w:tr>
      <w:tr w:rsidR="002C7832" w14:paraId="594BBBA1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A7A8AF0" w14:textId="41DC4C9A" w:rsidR="002C7832" w:rsidRPr="0010556F" w:rsidRDefault="002C7832" w:rsidP="000C5186">
            <w:pPr>
              <w:rPr>
                <w:rFonts w:cstheme="minorHAnsi"/>
              </w:rPr>
            </w:pPr>
            <w:r>
              <w:rPr>
                <w:rFonts w:cstheme="minorHAnsi"/>
              </w:rPr>
              <w:t>Registreringsnummer</w:t>
            </w:r>
          </w:p>
        </w:tc>
        <w:tc>
          <w:tcPr>
            <w:tcW w:w="6327" w:type="dxa"/>
          </w:tcPr>
          <w:p w14:paraId="4A311DA9" w14:textId="77777777" w:rsidR="002C7832" w:rsidRPr="0010556F" w:rsidRDefault="002C7832" w:rsidP="000C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D5DBC" w14:paraId="7CA80F04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817B1C5" w14:textId="77777777" w:rsidR="009D5DBC" w:rsidRPr="0010556F" w:rsidRDefault="009D5DBC" w:rsidP="000C5186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Leverandør</w:t>
            </w:r>
          </w:p>
        </w:tc>
        <w:tc>
          <w:tcPr>
            <w:tcW w:w="6327" w:type="dxa"/>
          </w:tcPr>
          <w:p w14:paraId="200BB83F" w14:textId="77777777" w:rsidR="009D5DBC" w:rsidRPr="0010556F" w:rsidRDefault="009D5DBC" w:rsidP="000C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D5DBC" w14:paraId="1481B3C7" w14:textId="77777777" w:rsidTr="009D5D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6550D41" w14:textId="77777777" w:rsidR="009D5DBC" w:rsidRPr="0010556F" w:rsidRDefault="009D5DBC" w:rsidP="000C5186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Avtale</w:t>
            </w:r>
          </w:p>
        </w:tc>
        <w:tc>
          <w:tcPr>
            <w:tcW w:w="6327" w:type="dxa"/>
          </w:tcPr>
          <w:p w14:paraId="17EA59BF" w14:textId="77777777" w:rsidR="009D5DBC" w:rsidRPr="0010556F" w:rsidRDefault="009D5DBC" w:rsidP="000C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9D5DBC">
              <w:rPr>
                <w:rFonts w:cstheme="minorHAnsi"/>
                <w:color w:val="1A588E" w:themeColor="background2" w:themeShade="80"/>
              </w:rPr>
              <w:t>&lt; Avtalenummer og avtalenavn &gt;</w:t>
            </w:r>
          </w:p>
        </w:tc>
      </w:tr>
      <w:tr w:rsidR="009D5DBC" w14:paraId="4B66FB28" w14:textId="77777777" w:rsidTr="009D5DBC">
        <w:trPr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EDAA665" w14:textId="77777777" w:rsidR="009D5DBC" w:rsidRPr="0010556F" w:rsidRDefault="009D5DBC" w:rsidP="000C5186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signert avtale</w:t>
            </w:r>
          </w:p>
        </w:tc>
        <w:tc>
          <w:tcPr>
            <w:tcW w:w="6327" w:type="dxa"/>
          </w:tcPr>
          <w:p w14:paraId="352E4703" w14:textId="77777777" w:rsidR="009D5DBC" w:rsidRPr="0010556F" w:rsidRDefault="009D5DBC" w:rsidP="000C51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8BE08CB" w14:textId="77777777" w:rsidR="009D5DBC" w:rsidRPr="00B20018" w:rsidRDefault="009D5DBC" w:rsidP="000C5186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689"/>
        <w:gridCol w:w="6327"/>
      </w:tblGrid>
      <w:tr w:rsidR="009D5DBC" w14:paraId="48945563" w14:textId="77777777" w:rsidTr="009D5D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3D6436BA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Godkjenningsprotokoll for prøvedrift gjelder godkjenning av:</w:t>
            </w:r>
          </w:p>
        </w:tc>
      </w:tr>
      <w:tr w:rsidR="009D5DBC" w14:paraId="43DB8354" w14:textId="77777777" w:rsidTr="009D5DBC">
        <w:tc>
          <w:tcPr>
            <w:tcW w:w="2689" w:type="dxa"/>
          </w:tcPr>
          <w:p w14:paraId="7D9C8C4E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Tekniske underlag</w:t>
            </w:r>
          </w:p>
        </w:tc>
        <w:tc>
          <w:tcPr>
            <w:tcW w:w="6327" w:type="dxa"/>
          </w:tcPr>
          <w:p w14:paraId="79BF8844" w14:textId="77777777" w:rsidR="009D5DBC" w:rsidRDefault="009D5DBC" w:rsidP="000C5186"/>
        </w:tc>
      </w:tr>
      <w:tr w:rsidR="009D5DBC" w14:paraId="5890A7A0" w14:textId="77777777" w:rsidTr="009D5DBC">
        <w:tc>
          <w:tcPr>
            <w:tcW w:w="2689" w:type="dxa"/>
          </w:tcPr>
          <w:p w14:paraId="5749F346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Brukermanualer</w:t>
            </w:r>
          </w:p>
        </w:tc>
        <w:tc>
          <w:tcPr>
            <w:tcW w:w="6327" w:type="dxa"/>
          </w:tcPr>
          <w:p w14:paraId="4B06A264" w14:textId="77777777" w:rsidR="009D5DBC" w:rsidRDefault="009D5DBC" w:rsidP="000C5186"/>
        </w:tc>
      </w:tr>
      <w:tr w:rsidR="009D5DBC" w14:paraId="5A178D53" w14:textId="77777777" w:rsidTr="009D5DBC">
        <w:tc>
          <w:tcPr>
            <w:tcW w:w="2689" w:type="dxa"/>
          </w:tcPr>
          <w:p w14:paraId="407B8209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Spesialverktøy </w:t>
            </w:r>
          </w:p>
        </w:tc>
        <w:tc>
          <w:tcPr>
            <w:tcW w:w="6327" w:type="dxa"/>
          </w:tcPr>
          <w:p w14:paraId="5D387619" w14:textId="77777777" w:rsidR="009D5DBC" w:rsidRDefault="009D5DBC" w:rsidP="000C5186"/>
        </w:tc>
      </w:tr>
      <w:tr w:rsidR="009D5DBC" w14:paraId="5C309AD6" w14:textId="77777777" w:rsidTr="009D5DBC">
        <w:tc>
          <w:tcPr>
            <w:tcW w:w="2689" w:type="dxa"/>
          </w:tcPr>
          <w:p w14:paraId="549586BD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Webtilganger/ protokoller</w:t>
            </w:r>
          </w:p>
        </w:tc>
        <w:tc>
          <w:tcPr>
            <w:tcW w:w="6327" w:type="dxa"/>
          </w:tcPr>
          <w:p w14:paraId="075ED57C" w14:textId="77777777" w:rsidR="009D5DBC" w:rsidRDefault="009D5DBC" w:rsidP="000C5186"/>
        </w:tc>
      </w:tr>
      <w:tr w:rsidR="009D5DBC" w14:paraId="2295D37A" w14:textId="77777777" w:rsidTr="009D5DBC">
        <w:tc>
          <w:tcPr>
            <w:tcW w:w="2689" w:type="dxa"/>
          </w:tcPr>
          <w:p w14:paraId="4FB0E4B3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Bruksanvisning </w:t>
            </w:r>
          </w:p>
        </w:tc>
        <w:tc>
          <w:tcPr>
            <w:tcW w:w="6327" w:type="dxa"/>
          </w:tcPr>
          <w:p w14:paraId="50428284" w14:textId="77777777" w:rsidR="009D5DBC" w:rsidRDefault="009D5DBC" w:rsidP="000C5186"/>
        </w:tc>
      </w:tr>
    </w:tbl>
    <w:p w14:paraId="68DEBAC5" w14:textId="77777777" w:rsidR="009D5DBC" w:rsidRPr="00B20018" w:rsidRDefault="009D5DBC" w:rsidP="000C5186"/>
    <w:p w14:paraId="43B01466" w14:textId="77777777" w:rsidR="009D5DBC" w:rsidRDefault="009D5DBC" w:rsidP="000C5186">
      <w:r w:rsidRPr="00B20018">
        <w:rPr>
          <w:rFonts w:cstheme="minorHAnsi"/>
        </w:rPr>
        <w:t>Kunde og leverandør bekrefter følgende: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05"/>
        <w:gridCol w:w="3936"/>
        <w:gridCol w:w="2075"/>
      </w:tblGrid>
      <w:tr w:rsidR="009D5DBC" w14:paraId="65821DEC" w14:textId="77777777" w:rsidTr="009D5D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05" w:type="dxa"/>
          </w:tcPr>
          <w:p w14:paraId="550B580F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Aktivitet:</w:t>
            </w:r>
          </w:p>
        </w:tc>
        <w:tc>
          <w:tcPr>
            <w:tcW w:w="3936" w:type="dxa"/>
          </w:tcPr>
          <w:p w14:paraId="2F3E0A79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Kommentarer:</w:t>
            </w:r>
          </w:p>
        </w:tc>
        <w:tc>
          <w:tcPr>
            <w:tcW w:w="2075" w:type="dxa"/>
          </w:tcPr>
          <w:p w14:paraId="7A248152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Ferdigstilt:</w:t>
            </w:r>
          </w:p>
        </w:tc>
      </w:tr>
      <w:tr w:rsidR="009D5DBC" w14:paraId="70992AD2" w14:textId="77777777" w:rsidTr="009D5DBC">
        <w:tc>
          <w:tcPr>
            <w:tcW w:w="3005" w:type="dxa"/>
          </w:tcPr>
          <w:p w14:paraId="4BC2DFBE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Utstyret er levert, montert og konfigurert </w:t>
            </w:r>
            <w:proofErr w:type="spellStart"/>
            <w:r w:rsidRPr="00B20018">
              <w:rPr>
                <w:rFonts w:cstheme="minorHAnsi"/>
              </w:rPr>
              <w:t>ihht</w:t>
            </w:r>
            <w:proofErr w:type="spellEnd"/>
            <w:r w:rsidRPr="00B20018">
              <w:rPr>
                <w:rFonts w:cstheme="minorHAnsi"/>
              </w:rPr>
              <w:t>. avtale</w:t>
            </w:r>
          </w:p>
        </w:tc>
        <w:tc>
          <w:tcPr>
            <w:tcW w:w="3936" w:type="dxa"/>
          </w:tcPr>
          <w:p w14:paraId="0E0E6347" w14:textId="77777777" w:rsidR="009D5DBC" w:rsidRDefault="009D5DBC" w:rsidP="000C5186"/>
        </w:tc>
        <w:tc>
          <w:tcPr>
            <w:tcW w:w="2075" w:type="dxa"/>
          </w:tcPr>
          <w:p w14:paraId="590359CE" w14:textId="77777777" w:rsidR="009D5DBC" w:rsidRDefault="009D5DBC" w:rsidP="000C5186"/>
        </w:tc>
      </w:tr>
      <w:tr w:rsidR="009D5DBC" w14:paraId="6696C05D" w14:textId="77777777" w:rsidTr="009D5DBC">
        <w:tc>
          <w:tcPr>
            <w:tcW w:w="3005" w:type="dxa"/>
          </w:tcPr>
          <w:p w14:paraId="3F0CA536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Opplæring av brukere er utført </w:t>
            </w:r>
            <w:proofErr w:type="spellStart"/>
            <w:r w:rsidRPr="00B20018">
              <w:rPr>
                <w:rFonts w:cstheme="minorHAnsi"/>
              </w:rPr>
              <w:t>ihht</w:t>
            </w:r>
            <w:proofErr w:type="spellEnd"/>
            <w:r w:rsidRPr="00B20018">
              <w:rPr>
                <w:rFonts w:cstheme="minorHAnsi"/>
              </w:rPr>
              <w:t>. avtale</w:t>
            </w:r>
          </w:p>
        </w:tc>
        <w:tc>
          <w:tcPr>
            <w:tcW w:w="3936" w:type="dxa"/>
          </w:tcPr>
          <w:p w14:paraId="632AEA3F" w14:textId="77777777" w:rsidR="009D5DBC" w:rsidRDefault="009D5DBC" w:rsidP="000C5186"/>
        </w:tc>
        <w:tc>
          <w:tcPr>
            <w:tcW w:w="2075" w:type="dxa"/>
          </w:tcPr>
          <w:p w14:paraId="006966BB" w14:textId="77777777" w:rsidR="009D5DBC" w:rsidRDefault="009D5DBC" w:rsidP="000C5186"/>
        </w:tc>
      </w:tr>
      <w:tr w:rsidR="009D5DBC" w14:paraId="277142F0" w14:textId="77777777" w:rsidTr="009D5DBC">
        <w:tc>
          <w:tcPr>
            <w:tcW w:w="3005" w:type="dxa"/>
          </w:tcPr>
          <w:p w14:paraId="405EA4FA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Bestått godkjenningsprøve </w:t>
            </w:r>
          </w:p>
          <w:p w14:paraId="09EBCFFC" w14:textId="77777777" w:rsidR="009D5DBC" w:rsidRPr="00B20018" w:rsidRDefault="009D5DBC" w:rsidP="000C5186">
            <w:pPr>
              <w:rPr>
                <w:rFonts w:cstheme="minorHAnsi"/>
              </w:rPr>
            </w:pPr>
            <w:proofErr w:type="spellStart"/>
            <w:r w:rsidRPr="00B20018">
              <w:rPr>
                <w:rFonts w:cstheme="minorHAnsi"/>
              </w:rPr>
              <w:t>ihht</w:t>
            </w:r>
            <w:proofErr w:type="spellEnd"/>
            <w:r w:rsidRPr="00B20018">
              <w:rPr>
                <w:rFonts w:cstheme="minorHAnsi"/>
              </w:rPr>
              <w:t>. følgende punkter:</w:t>
            </w:r>
          </w:p>
        </w:tc>
        <w:tc>
          <w:tcPr>
            <w:tcW w:w="3936" w:type="dxa"/>
          </w:tcPr>
          <w:p w14:paraId="36969CC3" w14:textId="77777777" w:rsidR="009D5DBC" w:rsidRDefault="009D5DBC" w:rsidP="000C5186"/>
        </w:tc>
        <w:tc>
          <w:tcPr>
            <w:tcW w:w="2075" w:type="dxa"/>
          </w:tcPr>
          <w:p w14:paraId="4B08B0BE" w14:textId="77777777" w:rsidR="009D5DBC" w:rsidRDefault="009D5DBC" w:rsidP="000C5186"/>
        </w:tc>
      </w:tr>
      <w:tr w:rsidR="009D5DBC" w14:paraId="6E73A77D" w14:textId="77777777" w:rsidTr="009D5DBC">
        <w:tc>
          <w:tcPr>
            <w:tcW w:w="3005" w:type="dxa"/>
          </w:tcPr>
          <w:p w14:paraId="3F21C9D4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sym w:font="Symbol" w:char="F0B7"/>
            </w:r>
            <w:r w:rsidRPr="00B20018">
              <w:rPr>
                <w:rFonts w:cstheme="minorHAnsi"/>
              </w:rPr>
              <w:t xml:space="preserve"> Funksjonstest</w:t>
            </w:r>
          </w:p>
        </w:tc>
        <w:tc>
          <w:tcPr>
            <w:tcW w:w="3936" w:type="dxa"/>
          </w:tcPr>
          <w:p w14:paraId="0E489F4A" w14:textId="77777777" w:rsidR="009D5DBC" w:rsidRDefault="009D5DBC" w:rsidP="000C5186"/>
        </w:tc>
        <w:tc>
          <w:tcPr>
            <w:tcW w:w="2075" w:type="dxa"/>
          </w:tcPr>
          <w:p w14:paraId="1313821F" w14:textId="77777777" w:rsidR="009D5DBC" w:rsidRDefault="009D5DBC" w:rsidP="000C5186"/>
        </w:tc>
      </w:tr>
      <w:tr w:rsidR="009D5DBC" w14:paraId="5528991A" w14:textId="77777777" w:rsidTr="009D5DBC">
        <w:tc>
          <w:tcPr>
            <w:tcW w:w="3005" w:type="dxa"/>
          </w:tcPr>
          <w:p w14:paraId="65ED6A82" w14:textId="77777777" w:rsidR="009D5DBC" w:rsidRPr="00B20018" w:rsidRDefault="009D5DBC" w:rsidP="000C5186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sym w:font="Symbol" w:char="F0B7"/>
            </w:r>
            <w:r w:rsidRPr="00B20018">
              <w:rPr>
                <w:rFonts w:cstheme="minorHAnsi"/>
              </w:rPr>
              <w:t xml:space="preserve"> Sikkerhetstest</w:t>
            </w:r>
          </w:p>
        </w:tc>
        <w:tc>
          <w:tcPr>
            <w:tcW w:w="3936" w:type="dxa"/>
          </w:tcPr>
          <w:p w14:paraId="601BE00E" w14:textId="77777777" w:rsidR="009D5DBC" w:rsidRDefault="009D5DBC" w:rsidP="000C5186"/>
        </w:tc>
        <w:tc>
          <w:tcPr>
            <w:tcW w:w="2075" w:type="dxa"/>
          </w:tcPr>
          <w:p w14:paraId="286F6955" w14:textId="77777777" w:rsidR="009D5DBC" w:rsidRDefault="009D5DBC" w:rsidP="000C5186"/>
        </w:tc>
      </w:tr>
      <w:tr w:rsidR="009D5DBC" w14:paraId="26D7EB71" w14:textId="77777777" w:rsidTr="009D5DBC">
        <w:tc>
          <w:tcPr>
            <w:tcW w:w="3005" w:type="dxa"/>
          </w:tcPr>
          <w:p w14:paraId="11864F44" w14:textId="77777777" w:rsidR="009D5DBC" w:rsidRPr="00B20018" w:rsidRDefault="009D5DBC" w:rsidP="000C5186">
            <w:pPr>
              <w:rPr>
                <w:rFonts w:cstheme="minorHAnsi"/>
              </w:rPr>
            </w:pPr>
            <w:r w:rsidRPr="009D5DBC">
              <w:rPr>
                <w:rFonts w:cstheme="minorHAnsi"/>
                <w:color w:val="1A588E" w:themeColor="background2" w:themeShade="80"/>
              </w:rPr>
              <w:sym w:font="Symbol" w:char="F0B7"/>
            </w:r>
            <w:r w:rsidRPr="009D5DBC">
              <w:rPr>
                <w:rFonts w:cstheme="minorHAnsi"/>
                <w:color w:val="1A588E" w:themeColor="background2" w:themeShade="80"/>
              </w:rPr>
              <w:t xml:space="preserve"> </w:t>
            </w:r>
            <w:proofErr w:type="spellStart"/>
            <w:r w:rsidRPr="009D5DBC">
              <w:rPr>
                <w:rFonts w:cstheme="minorHAnsi"/>
                <w:color w:val="1A588E" w:themeColor="background2" w:themeShade="80"/>
              </w:rPr>
              <w:t>Xxxx</w:t>
            </w:r>
            <w:proofErr w:type="spellEnd"/>
            <w:r w:rsidRPr="009D5DBC">
              <w:rPr>
                <w:rFonts w:cstheme="minorHAnsi"/>
                <w:color w:val="1A588E" w:themeColor="background2" w:themeShade="80"/>
              </w:rPr>
              <w:t>-test</w:t>
            </w:r>
          </w:p>
        </w:tc>
        <w:tc>
          <w:tcPr>
            <w:tcW w:w="3936" w:type="dxa"/>
          </w:tcPr>
          <w:p w14:paraId="689BAEDB" w14:textId="77777777" w:rsidR="009D5DBC" w:rsidRDefault="009D5DBC" w:rsidP="000C5186"/>
        </w:tc>
        <w:tc>
          <w:tcPr>
            <w:tcW w:w="2075" w:type="dxa"/>
          </w:tcPr>
          <w:p w14:paraId="378FE884" w14:textId="77777777" w:rsidR="009D5DBC" w:rsidRDefault="009D5DBC" w:rsidP="000C5186"/>
        </w:tc>
      </w:tr>
      <w:tr w:rsidR="009D5DBC" w14:paraId="6E5D5C8B" w14:textId="77777777" w:rsidTr="009D5DBC">
        <w:tc>
          <w:tcPr>
            <w:tcW w:w="3005" w:type="dxa"/>
          </w:tcPr>
          <w:p w14:paraId="44701F93" w14:textId="77777777" w:rsidR="009D5DBC" w:rsidRPr="00B20018" w:rsidRDefault="009D5DBC" w:rsidP="000C5186">
            <w:pPr>
              <w:rPr>
                <w:rFonts w:cstheme="minorHAnsi"/>
              </w:rPr>
            </w:pPr>
            <w:r w:rsidRPr="009D5DBC">
              <w:rPr>
                <w:rFonts w:cstheme="minorHAnsi"/>
                <w:color w:val="1A588E" w:themeColor="background2" w:themeShade="80"/>
              </w:rPr>
              <w:t>Validering er gjennomført og godkjent</w:t>
            </w:r>
          </w:p>
        </w:tc>
        <w:tc>
          <w:tcPr>
            <w:tcW w:w="3936" w:type="dxa"/>
          </w:tcPr>
          <w:p w14:paraId="1C7815DC" w14:textId="77777777" w:rsidR="009D5DBC" w:rsidRDefault="009D5DBC" w:rsidP="000C5186"/>
        </w:tc>
        <w:tc>
          <w:tcPr>
            <w:tcW w:w="2075" w:type="dxa"/>
          </w:tcPr>
          <w:p w14:paraId="45EB4907" w14:textId="77777777" w:rsidR="009D5DBC" w:rsidRDefault="009D5DBC" w:rsidP="000C5186"/>
        </w:tc>
      </w:tr>
    </w:tbl>
    <w:p w14:paraId="0EB439E2" w14:textId="77777777" w:rsidR="009D5DBC" w:rsidRPr="00B20018" w:rsidRDefault="009D5DBC" w:rsidP="000C5186">
      <w:pPr>
        <w:rPr>
          <w:rFonts w:cstheme="minorHAnsi"/>
        </w:rPr>
      </w:pPr>
    </w:p>
    <w:p w14:paraId="06A4DC5F" w14:textId="5657D451" w:rsidR="009D5DBC" w:rsidRPr="009D5DBC" w:rsidRDefault="009D5DBC" w:rsidP="000C5186">
      <w:pPr>
        <w:rPr>
          <w:rFonts w:cstheme="minorHAnsi"/>
        </w:rPr>
      </w:pPr>
      <w:r w:rsidRPr="00B20018">
        <w:rPr>
          <w:rFonts w:cstheme="minorHAnsi"/>
        </w:rPr>
        <w:t>Utstyret er herved overlevert i henhold til avtale, i driftsklar stand og klar for oppstart av prøvedrift.</w:t>
      </w:r>
    </w:p>
    <w:tbl>
      <w:tblPr>
        <w:tblStyle w:val="Rutenettabelllys"/>
        <w:tblW w:w="0" w:type="auto"/>
        <w:tblLook w:val="0420" w:firstRow="1" w:lastRow="0" w:firstColumn="0" w:lastColumn="0" w:noHBand="0" w:noVBand="1"/>
      </w:tblPr>
      <w:tblGrid>
        <w:gridCol w:w="9060"/>
      </w:tblGrid>
      <w:tr w:rsidR="009D5DBC" w:rsidRPr="00B20018" w14:paraId="04389743" w14:textId="77777777" w:rsidTr="009D5DBC">
        <w:tc>
          <w:tcPr>
            <w:tcW w:w="9212" w:type="dxa"/>
          </w:tcPr>
          <w:p w14:paraId="7DA6D4A4" w14:textId="4E14D3B7" w:rsidR="009D5DBC" w:rsidRPr="00B20018" w:rsidRDefault="009D5DBC" w:rsidP="000C5186">
            <w:pPr>
              <w:rPr>
                <w:rFonts w:cstheme="minorHAnsi"/>
              </w:rPr>
            </w:pPr>
            <w:commentRangeStart w:id="0"/>
            <w:r w:rsidRPr="00B20018">
              <w:rPr>
                <w:rFonts w:cstheme="minorHAnsi"/>
              </w:rPr>
              <w:t xml:space="preserve">Prøvedriftens </w:t>
            </w:r>
            <w:r w:rsidRPr="00E50BF7">
              <w:rPr>
                <w:rFonts w:cstheme="minorHAnsi"/>
              </w:rPr>
              <w:t xml:space="preserve">periode </w:t>
            </w:r>
            <w:r w:rsidR="006933B1" w:rsidRPr="00E50BF7">
              <w:rPr>
                <w:rFonts w:cstheme="minorHAnsi"/>
              </w:rPr>
              <w:t>1</w:t>
            </w:r>
            <w:r w:rsidRPr="00E50BF7">
              <w:rPr>
                <w:rFonts w:cstheme="minorHAnsi"/>
              </w:rPr>
              <w:t xml:space="preserve"> måned løper </w:t>
            </w:r>
            <w:r w:rsidRPr="00B20018">
              <w:rPr>
                <w:rFonts w:cstheme="minorHAnsi"/>
              </w:rPr>
              <w:t>fra</w:t>
            </w:r>
            <w:proofErr w:type="gramStart"/>
            <w:r w:rsidRPr="009D5DBC">
              <w:rPr>
                <w:rFonts w:cstheme="minorHAnsi"/>
                <w:color w:val="1A588E" w:themeColor="background2" w:themeShade="80"/>
              </w:rPr>
              <w:t xml:space="preserve"> ...&lt;</w:t>
            </w:r>
            <w:proofErr w:type="gramEnd"/>
            <w:r w:rsidRPr="009D5DBC">
              <w:rPr>
                <w:rFonts w:cstheme="minorHAnsi"/>
                <w:color w:val="1A588E" w:themeColor="background2" w:themeShade="80"/>
              </w:rPr>
              <w:t xml:space="preserve">sett inn dato&gt; </w:t>
            </w:r>
            <w:r w:rsidRPr="00954372">
              <w:rPr>
                <w:rFonts w:cstheme="minorHAnsi"/>
              </w:rPr>
              <w:t>til</w:t>
            </w:r>
            <w:r w:rsidRPr="009D5DBC">
              <w:rPr>
                <w:rFonts w:cstheme="minorHAnsi"/>
                <w:color w:val="1A588E" w:themeColor="background2" w:themeShade="80"/>
              </w:rPr>
              <w:t xml:space="preserve"> ...&lt;sett inn dato&gt;</w:t>
            </w:r>
            <w:commentRangeEnd w:id="0"/>
            <w:r w:rsidRPr="00B20018">
              <w:rPr>
                <w:rStyle w:val="Merknadsreferanse"/>
                <w:rFonts w:cstheme="minorHAnsi"/>
                <w:sz w:val="22"/>
                <w:szCs w:val="22"/>
              </w:rPr>
              <w:commentReference w:id="0"/>
            </w:r>
          </w:p>
        </w:tc>
      </w:tr>
    </w:tbl>
    <w:p w14:paraId="0A0F863D" w14:textId="77777777" w:rsidR="009D5DBC" w:rsidRDefault="009D5DBC" w:rsidP="000C5186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84"/>
        <w:gridCol w:w="2788"/>
        <w:gridCol w:w="3188"/>
      </w:tblGrid>
      <w:tr w:rsidR="00984D03" w14:paraId="76AD455A" w14:textId="77777777" w:rsidTr="000C51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3"/>
          </w:tcPr>
          <w:p w14:paraId="4050CBF5" w14:textId="77777777" w:rsidR="00984D03" w:rsidRDefault="00984D03" w:rsidP="000C5186">
            <w:pPr>
              <w:rPr>
                <w:rFonts w:cstheme="minorHAnsi"/>
              </w:rPr>
            </w:pPr>
            <w:r>
              <w:rPr>
                <w:rFonts w:cstheme="minorHAnsi"/>
              </w:rPr>
              <w:t>Signatur</w:t>
            </w:r>
          </w:p>
        </w:tc>
      </w:tr>
      <w:tr w:rsidR="00984D03" w14:paraId="2F426E40" w14:textId="77777777" w:rsidTr="000C5186">
        <w:tc>
          <w:tcPr>
            <w:tcW w:w="5872" w:type="dxa"/>
            <w:gridSpan w:val="2"/>
          </w:tcPr>
          <w:p w14:paraId="704A753E" w14:textId="77777777" w:rsidR="00984D03" w:rsidRPr="0010556F" w:rsidRDefault="00984D03" w:rsidP="000C5186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kunde</w:t>
            </w:r>
          </w:p>
        </w:tc>
        <w:tc>
          <w:tcPr>
            <w:tcW w:w="3188" w:type="dxa"/>
          </w:tcPr>
          <w:p w14:paraId="7380CCEC" w14:textId="77777777" w:rsidR="00984D03" w:rsidRPr="0010556F" w:rsidRDefault="00984D03" w:rsidP="000C5186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leverandør</w:t>
            </w:r>
          </w:p>
        </w:tc>
      </w:tr>
      <w:tr w:rsidR="00984D03" w14:paraId="23F27E5A" w14:textId="77777777" w:rsidTr="000C5186">
        <w:tc>
          <w:tcPr>
            <w:tcW w:w="3084" w:type="dxa"/>
          </w:tcPr>
          <w:p w14:paraId="228C521C" w14:textId="77777777" w:rsidR="00984D03" w:rsidRPr="001679B5" w:rsidRDefault="00984D03" w:rsidP="000C5186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MTA/MTI-avdeling</w:t>
            </w:r>
          </w:p>
        </w:tc>
        <w:tc>
          <w:tcPr>
            <w:tcW w:w="2788" w:type="dxa"/>
          </w:tcPr>
          <w:p w14:paraId="7C36D33C" w14:textId="77777777" w:rsidR="00984D03" w:rsidRPr="001679B5" w:rsidRDefault="00984D03" w:rsidP="000C5186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Brukeravdeling</w:t>
            </w:r>
          </w:p>
        </w:tc>
        <w:tc>
          <w:tcPr>
            <w:tcW w:w="3188" w:type="dxa"/>
          </w:tcPr>
          <w:p w14:paraId="5E52A78C" w14:textId="77777777" w:rsidR="00984D03" w:rsidRPr="0010556F" w:rsidRDefault="00984D03" w:rsidP="000C5186">
            <w:pPr>
              <w:rPr>
                <w:rFonts w:cstheme="minorHAnsi"/>
                <w:b/>
                <w:bCs/>
              </w:rPr>
            </w:pPr>
          </w:p>
        </w:tc>
      </w:tr>
      <w:tr w:rsidR="00984D03" w14:paraId="2B407032" w14:textId="77777777" w:rsidTr="000C5186">
        <w:tc>
          <w:tcPr>
            <w:tcW w:w="3084" w:type="dxa"/>
          </w:tcPr>
          <w:p w14:paraId="28E60A07" w14:textId="77777777" w:rsidR="00984D03" w:rsidRDefault="00984D03" w:rsidP="000C5186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2788" w:type="dxa"/>
          </w:tcPr>
          <w:p w14:paraId="1C1B8563" w14:textId="77777777" w:rsidR="00984D03" w:rsidRDefault="00984D03" w:rsidP="000C5186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3188" w:type="dxa"/>
          </w:tcPr>
          <w:p w14:paraId="66D8EE72" w14:textId="77777777" w:rsidR="00984D03" w:rsidRDefault="00984D03" w:rsidP="000C5186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</w:tr>
      <w:tr w:rsidR="00984D03" w14:paraId="23A6377E" w14:textId="77777777" w:rsidTr="000C5186">
        <w:tc>
          <w:tcPr>
            <w:tcW w:w="3084" w:type="dxa"/>
          </w:tcPr>
          <w:p w14:paraId="621CED67" w14:textId="77777777" w:rsidR="00984D03" w:rsidRPr="009C7D85" w:rsidRDefault="00984D03" w:rsidP="000C5186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0ACC6DF3" w14:textId="77777777" w:rsidR="00984D03" w:rsidRPr="009C7D85" w:rsidRDefault="00984D03" w:rsidP="000C5186">
            <w:pPr>
              <w:rPr>
                <w:rFonts w:ascii="Calibri" w:hAnsi="Calibri" w:cs="Calibri"/>
              </w:rPr>
            </w:pPr>
          </w:p>
          <w:p w14:paraId="5FA2BB79" w14:textId="77777777" w:rsidR="00984D03" w:rsidRPr="009C7D85" w:rsidRDefault="00984D03" w:rsidP="000C5186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2788" w:type="dxa"/>
          </w:tcPr>
          <w:p w14:paraId="00FEF3A4" w14:textId="77777777" w:rsidR="00984D03" w:rsidRPr="009C7D85" w:rsidRDefault="00984D03" w:rsidP="000C5186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4FD59685" w14:textId="77777777" w:rsidR="00984D03" w:rsidRPr="009C7D85" w:rsidRDefault="00984D03" w:rsidP="000C5186">
            <w:pPr>
              <w:rPr>
                <w:rFonts w:ascii="Calibri" w:hAnsi="Calibri" w:cs="Calibri"/>
              </w:rPr>
            </w:pPr>
          </w:p>
          <w:p w14:paraId="4FFC5225" w14:textId="77777777" w:rsidR="00984D03" w:rsidRPr="009C7D85" w:rsidRDefault="00984D03" w:rsidP="000C5186">
            <w:pPr>
              <w:rPr>
                <w:rFonts w:ascii="Calibri" w:hAnsi="Calibri" w:cs="Calibri"/>
                <w:highlight w:val="yellow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3188" w:type="dxa"/>
          </w:tcPr>
          <w:p w14:paraId="1DE834FA" w14:textId="77777777" w:rsidR="00984D03" w:rsidRPr="009C7D85" w:rsidRDefault="00984D03" w:rsidP="000C5186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14:paraId="704524FF" w14:textId="77777777" w:rsidR="00984D03" w:rsidRPr="009C7D85" w:rsidRDefault="00984D03" w:rsidP="000C5186">
            <w:pPr>
              <w:rPr>
                <w:rFonts w:ascii="Calibri" w:hAnsi="Calibri" w:cs="Calibri"/>
              </w:rPr>
            </w:pPr>
          </w:p>
          <w:p w14:paraId="27A94419" w14:textId="77777777" w:rsidR="00984D03" w:rsidRPr="009C7D85" w:rsidRDefault="00984D03" w:rsidP="000C5186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</w:tr>
    </w:tbl>
    <w:p w14:paraId="4C36F844" w14:textId="77777777" w:rsidR="00512B3B" w:rsidRPr="00512B3B" w:rsidRDefault="00512B3B" w:rsidP="008F2B11"/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aila Pagh-Skov" w:date="2020-07-14T19:47:00Z" w:initials="LPS">
    <w:p w14:paraId="5E29BDB4" w14:textId="77777777" w:rsidR="009D5DBC" w:rsidRDefault="009D5DBC">
      <w:pPr>
        <w:pStyle w:val="Merknadstekst"/>
      </w:pPr>
      <w:r>
        <w:rPr>
          <w:rStyle w:val="Merknadsreferanse"/>
        </w:rPr>
        <w:annotationRef/>
      </w:r>
      <w:r>
        <w:t>Det bør legges inn henvisning til avtalen hvor garantitiden fremkommer</w:t>
      </w:r>
    </w:p>
    <w:p w14:paraId="025F91F7" w14:textId="77777777" w:rsidR="009D5DBC" w:rsidRDefault="009D5DBC">
      <w:pPr>
        <w:pStyle w:val="Merknadsteks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5F91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5F91F7" w16cid:durableId="22B88A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EDC7" w14:textId="77777777" w:rsidR="00D30DA1" w:rsidRDefault="00D30DA1" w:rsidP="008A6B54">
      <w:pPr>
        <w:spacing w:after="0" w:line="240" w:lineRule="auto"/>
      </w:pPr>
      <w:r>
        <w:separator/>
      </w:r>
    </w:p>
  </w:endnote>
  <w:endnote w:type="continuationSeparator" w:id="0">
    <w:p w14:paraId="76562D41" w14:textId="77777777" w:rsidR="00D30DA1" w:rsidRDefault="00D30DA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30"/>
      <w:gridCol w:w="3541"/>
    </w:tblGrid>
    <w:tr w:rsidR="0001190D" w:rsidRPr="00907B33" w14:paraId="62C663C4" w14:textId="77777777" w:rsidTr="009D5DB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14:paraId="2ED6B66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952" w:type="pct"/>
          <w:shd w:val="clear" w:color="auto" w:fill="auto"/>
        </w:tcPr>
        <w:p w14:paraId="7E216902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96F02DB" w14:textId="77777777" w:rsidTr="009D5DB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14:paraId="6FEE41B9" w14:textId="322FD2A5" w:rsidR="0001190D" w:rsidRPr="00BD5AA6" w:rsidRDefault="009D5DBC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D5DBC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9D5DBC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9D5DBC">
            <w:rPr>
              <w:b w:val="0"/>
              <w:bCs/>
              <w:color w:val="003087" w:themeColor="text2"/>
              <w:sz w:val="18"/>
              <w:szCs w:val="18"/>
            </w:rPr>
            <w:t xml:space="preserve"> – Godkjenningsprotokoll for prøvedrift, versjon 07-2023</w:t>
          </w:r>
        </w:p>
      </w:tc>
      <w:tc>
        <w:tcPr>
          <w:tcW w:w="1952" w:type="pct"/>
        </w:tcPr>
        <w:p w14:paraId="225C4926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2CD7369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2"/>
      <w:gridCol w:w="3678"/>
    </w:tblGrid>
    <w:tr w:rsidR="004F084A" w:rsidRPr="00907B33" w14:paraId="726B2C16" w14:textId="77777777" w:rsidTr="009D5DB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970" w:type="pct"/>
          <w:shd w:val="clear" w:color="auto" w:fill="auto"/>
        </w:tcPr>
        <w:p w14:paraId="150D72F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030" w:type="pct"/>
          <w:shd w:val="clear" w:color="auto" w:fill="auto"/>
        </w:tcPr>
        <w:p w14:paraId="40009BF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010A442" w14:textId="77777777" w:rsidTr="009D5DB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970" w:type="pct"/>
          <w:shd w:val="clear" w:color="auto" w:fill="auto"/>
        </w:tcPr>
        <w:p w14:paraId="14874965" w14:textId="4D90B626" w:rsidR="004F084A" w:rsidRPr="00BD5AA6" w:rsidRDefault="009D5DBC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D5DBC">
            <w:rPr>
              <w:b w:val="0"/>
              <w:bCs/>
              <w:color w:val="003087" w:themeColor="text2"/>
              <w:sz w:val="18"/>
              <w:szCs w:val="18"/>
            </w:rPr>
            <w:t>Godkjenningsprotokoll for prøvedrift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532040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532040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030" w:type="pct"/>
        </w:tcPr>
        <w:p w14:paraId="251775D8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97A21B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00FCF" w14:textId="77777777" w:rsidR="00D30DA1" w:rsidRDefault="00D30DA1" w:rsidP="008A6B54">
      <w:pPr>
        <w:spacing w:after="0" w:line="240" w:lineRule="auto"/>
      </w:pPr>
      <w:r>
        <w:separator/>
      </w:r>
    </w:p>
  </w:footnote>
  <w:footnote w:type="continuationSeparator" w:id="0">
    <w:p w14:paraId="5FF47DA6" w14:textId="77777777" w:rsidR="00D30DA1" w:rsidRDefault="00D30DA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08547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6B5DFA81" wp14:editId="0F60166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ED184" w14:textId="11995BE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44965A1" wp14:editId="3ECCD25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394691">
      <w:rPr>
        <w:sz w:val="18"/>
        <w:szCs w:val="18"/>
      </w:rPr>
      <w:t xml:space="preserve"> </w:t>
    </w:r>
    <w:r w:rsidR="00394691" w:rsidRPr="00394691">
      <w:rPr>
        <w:sz w:val="18"/>
        <w:szCs w:val="18"/>
      </w:rPr>
      <w:t>2025/60295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ila Pagh-Skov">
    <w15:presenceInfo w15:providerId="None" w15:userId="Laila Pagh-Sk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DBC"/>
    <w:rsid w:val="0001190D"/>
    <w:rsid w:val="000169B0"/>
    <w:rsid w:val="00061D42"/>
    <w:rsid w:val="00066FAD"/>
    <w:rsid w:val="00072BED"/>
    <w:rsid w:val="000C5186"/>
    <w:rsid w:val="000E3D69"/>
    <w:rsid w:val="000F11A5"/>
    <w:rsid w:val="00136CD6"/>
    <w:rsid w:val="001457DD"/>
    <w:rsid w:val="00145F28"/>
    <w:rsid w:val="00150233"/>
    <w:rsid w:val="00172E83"/>
    <w:rsid w:val="00174C26"/>
    <w:rsid w:val="00234B11"/>
    <w:rsid w:val="002C03B4"/>
    <w:rsid w:val="002C5C80"/>
    <w:rsid w:val="002C7832"/>
    <w:rsid w:val="002D33F1"/>
    <w:rsid w:val="002F21B1"/>
    <w:rsid w:val="00311005"/>
    <w:rsid w:val="003839DD"/>
    <w:rsid w:val="00394691"/>
    <w:rsid w:val="003B35F7"/>
    <w:rsid w:val="003C7365"/>
    <w:rsid w:val="003C7810"/>
    <w:rsid w:val="003D3F41"/>
    <w:rsid w:val="00400A8F"/>
    <w:rsid w:val="00402EAE"/>
    <w:rsid w:val="00421342"/>
    <w:rsid w:val="0046673B"/>
    <w:rsid w:val="0047732F"/>
    <w:rsid w:val="00486A77"/>
    <w:rsid w:val="004B54E4"/>
    <w:rsid w:val="004F084A"/>
    <w:rsid w:val="00512B3B"/>
    <w:rsid w:val="00522354"/>
    <w:rsid w:val="00532040"/>
    <w:rsid w:val="005703FD"/>
    <w:rsid w:val="005E3FC0"/>
    <w:rsid w:val="005E61C2"/>
    <w:rsid w:val="005F5862"/>
    <w:rsid w:val="00650AED"/>
    <w:rsid w:val="00654B8E"/>
    <w:rsid w:val="006623BE"/>
    <w:rsid w:val="006837C3"/>
    <w:rsid w:val="006933B1"/>
    <w:rsid w:val="006F312A"/>
    <w:rsid w:val="006F764D"/>
    <w:rsid w:val="0075456E"/>
    <w:rsid w:val="0076237F"/>
    <w:rsid w:val="00771457"/>
    <w:rsid w:val="00773491"/>
    <w:rsid w:val="007D00AD"/>
    <w:rsid w:val="007F13FF"/>
    <w:rsid w:val="0081186E"/>
    <w:rsid w:val="0082344F"/>
    <w:rsid w:val="00884491"/>
    <w:rsid w:val="008961BF"/>
    <w:rsid w:val="008A1521"/>
    <w:rsid w:val="008A53DE"/>
    <w:rsid w:val="008A6B54"/>
    <w:rsid w:val="008F2B11"/>
    <w:rsid w:val="0090634A"/>
    <w:rsid w:val="00907B33"/>
    <w:rsid w:val="00984D03"/>
    <w:rsid w:val="009A3E11"/>
    <w:rsid w:val="009B4D02"/>
    <w:rsid w:val="009C7E5D"/>
    <w:rsid w:val="009D5DBC"/>
    <w:rsid w:val="009F7F53"/>
    <w:rsid w:val="00A13B9A"/>
    <w:rsid w:val="00A32B36"/>
    <w:rsid w:val="00A659C6"/>
    <w:rsid w:val="00A70A05"/>
    <w:rsid w:val="00AA1652"/>
    <w:rsid w:val="00AA33CB"/>
    <w:rsid w:val="00AE3BC9"/>
    <w:rsid w:val="00B06D76"/>
    <w:rsid w:val="00B254A8"/>
    <w:rsid w:val="00B30A4F"/>
    <w:rsid w:val="00B656CC"/>
    <w:rsid w:val="00BA695A"/>
    <w:rsid w:val="00BC7511"/>
    <w:rsid w:val="00BD5AA6"/>
    <w:rsid w:val="00BF7A6F"/>
    <w:rsid w:val="00C37AEC"/>
    <w:rsid w:val="00C676F3"/>
    <w:rsid w:val="00C80220"/>
    <w:rsid w:val="00CA7A90"/>
    <w:rsid w:val="00CB354A"/>
    <w:rsid w:val="00CC0CDA"/>
    <w:rsid w:val="00CD44CB"/>
    <w:rsid w:val="00D0738E"/>
    <w:rsid w:val="00D10226"/>
    <w:rsid w:val="00D25402"/>
    <w:rsid w:val="00D30DA1"/>
    <w:rsid w:val="00D549FA"/>
    <w:rsid w:val="00D758FB"/>
    <w:rsid w:val="00D869B4"/>
    <w:rsid w:val="00DB305E"/>
    <w:rsid w:val="00E3138E"/>
    <w:rsid w:val="00E4466F"/>
    <w:rsid w:val="00E50BF7"/>
    <w:rsid w:val="00EA45CB"/>
    <w:rsid w:val="00EB13E8"/>
    <w:rsid w:val="00EB5F17"/>
    <w:rsid w:val="00ED29B3"/>
    <w:rsid w:val="00EF58DB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C07AF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D96DD"/>
  <w15:chartTrackingRefBased/>
  <w15:docId w15:val="{BDD1049A-4418-486F-99ED-8B3992D66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Merknadstekst">
    <w:name w:val="annotation text"/>
    <w:basedOn w:val="Normal"/>
    <w:link w:val="MerknadstekstTegn"/>
    <w:unhideWhenUsed/>
    <w:rsid w:val="009D5DB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9D5DBC"/>
    <w:rPr>
      <w:sz w:val="20"/>
      <w:szCs w:val="20"/>
    </w:rPr>
  </w:style>
  <w:style w:type="character" w:styleId="Merknadsreferanse">
    <w:name w:val="annotation reference"/>
    <w:basedOn w:val="Standardskriftforavsnitt"/>
    <w:unhideWhenUsed/>
    <w:rsid w:val="009D5DBC"/>
    <w:rPr>
      <w:sz w:val="16"/>
      <w:szCs w:val="16"/>
    </w:rPr>
  </w:style>
  <w:style w:type="table" w:styleId="Rutenettabelllys">
    <w:name w:val="Grid Table Light"/>
    <w:basedOn w:val="Vanligtabell"/>
    <w:uiPriority w:val="40"/>
    <w:rsid w:val="009D5D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A99B1B-C8CA-449C-A62E-43A100501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8CA6B2-E059-4535-9AAA-323A5D2004FA}"/>
</file>

<file path=customXml/itemProps4.xml><?xml version="1.0" encoding="utf-8"?>
<ds:datastoreItem xmlns:ds="http://schemas.openxmlformats.org/officeDocument/2006/customXml" ds:itemID="{15F33CB3-7FB2-49DD-A58A-9A50F4449B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10</TotalTime>
  <Pages>1</Pages>
  <Words>186</Words>
  <Characters>987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Camilla Kastbakk Aagesen</cp:lastModifiedBy>
  <cp:revision>18</cp:revision>
  <dcterms:created xsi:type="dcterms:W3CDTF">2023-07-19T10:19:00Z</dcterms:created>
  <dcterms:modified xsi:type="dcterms:W3CDTF">2026-06-02T11:15:00Z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76900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SIP_Label_d291ddcc-9a90-46b7-a727-d19b3ec4b730_Enabled">
    <vt:lpwstr>true</vt:lpwstr>
  </property>
  <property fmtid="{D5CDD505-2E9C-101B-9397-08002B2CF9AE}" pid="10" name="MSIP_Label_d291ddcc-9a90-46b7-a727-d19b3ec4b730_SetDate">
    <vt:lpwstr>2025-01-29T07:27:51Z</vt:lpwstr>
  </property>
  <property fmtid="{D5CDD505-2E9C-101B-9397-08002B2CF9AE}" pid="11" name="MSIP_Label_d291ddcc-9a90-46b7-a727-d19b3ec4b730_Method">
    <vt:lpwstr>Standard</vt:lpwstr>
  </property>
  <property fmtid="{D5CDD505-2E9C-101B-9397-08002B2CF9AE}" pid="12" name="MSIP_Label_d291ddcc-9a90-46b7-a727-d19b3ec4b730_Name">
    <vt:lpwstr>Åpen</vt:lpwstr>
  </property>
  <property fmtid="{D5CDD505-2E9C-101B-9397-08002B2CF9AE}" pid="13" name="MSIP_Label_d291ddcc-9a90-46b7-a727-d19b3ec4b730_SiteId">
    <vt:lpwstr>bdcbe535-f3cf-49f5-8a6a-fb6d98dc7837</vt:lpwstr>
  </property>
  <property fmtid="{D5CDD505-2E9C-101B-9397-08002B2CF9AE}" pid="14" name="MSIP_Label_d291ddcc-9a90-46b7-a727-d19b3ec4b730_ActionId">
    <vt:lpwstr>cbec72b7-5927-46e0-865c-516374dd7690</vt:lpwstr>
  </property>
  <property fmtid="{D5CDD505-2E9C-101B-9397-08002B2CF9AE}" pid="15" name="MSIP_Label_d291ddcc-9a90-46b7-a727-d19b3ec4b730_ContentBits">
    <vt:lpwstr>0</vt:lpwstr>
  </property>
  <property fmtid="{D5CDD505-2E9C-101B-9397-08002B2CF9AE}" pid="16" name="c706b671796746379fc435e5ab8acaf9">
    <vt:lpwstr>Kladd|b4b6a614-00e1-4169-90bb-f9dbedae6a98</vt:lpwstr>
  </property>
  <property fmtid="{D5CDD505-2E9C-101B-9397-08002B2CF9AE}" pid="17" name="TaxCatchAll">
    <vt:lpwstr>1;#Kladd|b4b6a614-00e1-4169-90bb-f9dbedae6a98</vt:lpwstr>
  </property>
  <property fmtid="{D5CDD505-2E9C-101B-9397-08002B2CF9AE}" pid="18" name="SHICategory">
    <vt:lpwstr/>
  </property>
  <property fmtid="{D5CDD505-2E9C-101B-9397-08002B2CF9AE}" pid="19" name="eddf1c2c1da842e2bc8d48adb607c365">
    <vt:lpwstr/>
  </property>
  <property fmtid="{D5CDD505-2E9C-101B-9397-08002B2CF9AE}" pid="20" name="SHIBusinessUnit">
    <vt:lpwstr/>
  </property>
  <property fmtid="{D5CDD505-2E9C-101B-9397-08002B2CF9AE}" pid="21" name="mb0d347ee0664214bffb1328b3228b3b">
    <vt:lpwstr/>
  </property>
  <property fmtid="{D5CDD505-2E9C-101B-9397-08002B2CF9AE}" pid="22" name="SHIArchiveKey">
    <vt:lpwstr/>
  </property>
  <property fmtid="{D5CDD505-2E9C-101B-9397-08002B2CF9AE}" pid="23" name="f692c5fbbf584dd1b4cdb2fc07ec6741">
    <vt:lpwstr/>
  </property>
  <property fmtid="{D5CDD505-2E9C-101B-9397-08002B2CF9AE}" pid="24" name="SHIBusinessFunction">
    <vt:lpwstr/>
  </property>
  <property fmtid="{D5CDD505-2E9C-101B-9397-08002B2CF9AE}" pid="25" name="SHIJournalType">
    <vt:lpwstr/>
  </property>
  <property fmtid="{D5CDD505-2E9C-101B-9397-08002B2CF9AE}" pid="26" name="cd34d7d8f9d8445ca63dd03b5376680a">
    <vt:lpwstr/>
  </property>
  <property fmtid="{D5CDD505-2E9C-101B-9397-08002B2CF9AE}" pid="27" name="SHIStatus">
    <vt:lpwstr>1;#Kladd|b4b6a614-00e1-4169-90bb-f9dbedae6a98</vt:lpwstr>
  </property>
  <property fmtid="{D5CDD505-2E9C-101B-9397-08002B2CF9AE}" pid="28" name="lda629c15bae4e91aa6c7e8cbbdfc8b6">
    <vt:lpwstr/>
  </property>
</Properties>
</file>