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03C0" w14:textId="472BE78A" w:rsidR="0099095E" w:rsidRPr="00F875D0" w:rsidRDefault="0099095E" w:rsidP="0010556F">
      <w:pPr>
        <w:pStyle w:val="Overskrift1"/>
        <w:rPr>
          <w:color w:val="003087" w:themeColor="text2"/>
          <w:spacing w:val="-10"/>
          <w:kern w:val="28"/>
          <w:sz w:val="56"/>
          <w:szCs w:val="56"/>
        </w:rPr>
      </w:pPr>
      <w:r w:rsidRPr="00F875D0">
        <w:rPr>
          <w:color w:val="003087" w:themeColor="text2"/>
          <w:spacing w:val="-10"/>
          <w:kern w:val="28"/>
          <w:sz w:val="56"/>
          <w:szCs w:val="56"/>
        </w:rPr>
        <w:t>Overtakelsesprotokoll etter gjennomført prøvedrift</w:t>
      </w:r>
    </w:p>
    <w:p w14:paraId="1791AA87" w14:textId="77777777" w:rsidR="0099095E" w:rsidRPr="0010556F" w:rsidRDefault="0099095E" w:rsidP="0010556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FC1E3C" w14:paraId="4A17077F" w14:textId="77777777" w:rsidTr="00FC1E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F62A009" w14:textId="6A80D625" w:rsidR="00FC1E3C" w:rsidRPr="00FC1E3C" w:rsidRDefault="00FC1E3C" w:rsidP="0010556F">
            <w:pPr>
              <w:rPr>
                <w:rFonts w:cstheme="minorHAnsi"/>
              </w:rPr>
            </w:pPr>
            <w:r w:rsidRPr="00FC1E3C">
              <w:rPr>
                <w:rFonts w:cstheme="minorHAnsi"/>
              </w:rPr>
              <w:t>Informasjon:</w:t>
            </w:r>
          </w:p>
        </w:tc>
        <w:tc>
          <w:tcPr>
            <w:tcW w:w="5619" w:type="dxa"/>
          </w:tcPr>
          <w:p w14:paraId="55A22FF7" w14:textId="09CBEAE3" w:rsidR="00FC1E3C" w:rsidRPr="00FC1E3C" w:rsidRDefault="00FC1E3C" w:rsidP="001055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Fyll inn under:</w:t>
            </w:r>
          </w:p>
        </w:tc>
      </w:tr>
      <w:tr w:rsidR="0099095E" w14:paraId="222253E8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A47C559" w14:textId="77777777" w:rsidR="0099095E" w:rsidRPr="009900D0" w:rsidRDefault="0099095E" w:rsidP="0010556F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tcW w:w="5619" w:type="dxa"/>
          </w:tcPr>
          <w:p w14:paraId="3E6ACC09" w14:textId="578E2D2A" w:rsidR="0099095E" w:rsidRPr="00055F1B" w:rsidRDefault="00FF4811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CA7A90">
              <w:rPr>
                <w:rFonts w:cstheme="minorHAnsi"/>
              </w:rPr>
              <w:t>Nordlandssykehuset HF Bodø</w:t>
            </w:r>
          </w:p>
        </w:tc>
      </w:tr>
      <w:tr w:rsidR="0099095E" w14:paraId="25CEB420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9F9AE9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5619" w:type="dxa"/>
          </w:tcPr>
          <w:p w14:paraId="1AAACEDD" w14:textId="362EDD61" w:rsidR="0099095E" w:rsidRPr="0010556F" w:rsidRDefault="00645BE9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A7A90">
              <w:rPr>
                <w:rFonts w:cstheme="minorHAnsi"/>
              </w:rPr>
              <w:t>Laboratoriemedisinsk avdeling</w:t>
            </w:r>
          </w:p>
        </w:tc>
      </w:tr>
      <w:tr w:rsidR="0099095E" w14:paraId="102F8BDE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5E1002D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5619" w:type="dxa"/>
          </w:tcPr>
          <w:p w14:paraId="23D07BF1" w14:textId="3BBF1193" w:rsidR="0099095E" w:rsidRPr="0010556F" w:rsidRDefault="0030201D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PCR-Instrument</w:t>
            </w:r>
          </w:p>
        </w:tc>
      </w:tr>
      <w:tr w:rsidR="00B45AD5" w14:paraId="11682882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5CEDC22" w14:textId="032F29D7" w:rsidR="00B45AD5" w:rsidRPr="0010556F" w:rsidRDefault="00B45AD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5619" w:type="dxa"/>
          </w:tcPr>
          <w:p w14:paraId="3BDFBD26" w14:textId="77777777" w:rsidR="00B45AD5" w:rsidRPr="0010556F" w:rsidRDefault="00B45AD5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25FEB3C7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B1589C9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5619" w:type="dxa"/>
          </w:tcPr>
          <w:p w14:paraId="54539818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66EDD155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74391B7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5619" w:type="dxa"/>
          </w:tcPr>
          <w:p w14:paraId="3639EAB4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9095E">
              <w:rPr>
                <w:rFonts w:cstheme="minorHAnsi"/>
                <w:color w:val="1A588E" w:themeColor="background2" w:themeShade="80"/>
              </w:rPr>
              <w:t>&lt; Avtalenummer og avtalenavn &gt;</w:t>
            </w:r>
          </w:p>
        </w:tc>
      </w:tr>
      <w:tr w:rsidR="0099095E" w14:paraId="7F893334" w14:textId="77777777" w:rsidTr="00FC1E3C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C8490D4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5619" w:type="dxa"/>
          </w:tcPr>
          <w:p w14:paraId="14B504E3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D7E61AD" w14:textId="77777777" w:rsidR="0099095E" w:rsidRPr="0010556F" w:rsidRDefault="0099095E" w:rsidP="0010556F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88"/>
        <w:gridCol w:w="2976"/>
        <w:gridCol w:w="1023"/>
        <w:gridCol w:w="1319"/>
        <w:gridCol w:w="1370"/>
        <w:gridCol w:w="1370"/>
      </w:tblGrid>
      <w:tr w:rsidR="0099095E" w14:paraId="0C73918A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" w:type="dxa"/>
          </w:tcPr>
          <w:p w14:paraId="0476199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</w:t>
            </w:r>
          </w:p>
        </w:tc>
        <w:tc>
          <w:tcPr>
            <w:tcW w:w="2976" w:type="dxa"/>
          </w:tcPr>
          <w:p w14:paraId="41BFA2D9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Hendelse/kvalifisert feil i prøveperioden</w:t>
            </w:r>
          </w:p>
        </w:tc>
        <w:tc>
          <w:tcPr>
            <w:tcW w:w="993" w:type="dxa"/>
          </w:tcPr>
          <w:p w14:paraId="6FD72A2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utbedret</w:t>
            </w:r>
          </w:p>
        </w:tc>
        <w:tc>
          <w:tcPr>
            <w:tcW w:w="1319" w:type="dxa"/>
          </w:tcPr>
          <w:p w14:paraId="2C78493F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Ny dato garantistart</w:t>
            </w:r>
          </w:p>
        </w:tc>
        <w:tc>
          <w:tcPr>
            <w:tcW w:w="1370" w:type="dxa"/>
          </w:tcPr>
          <w:p w14:paraId="1D9EC92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Sign. levr. </w:t>
            </w:r>
          </w:p>
        </w:tc>
        <w:tc>
          <w:tcPr>
            <w:tcW w:w="1370" w:type="dxa"/>
          </w:tcPr>
          <w:p w14:paraId="6F96EF9F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Sign. HF</w:t>
            </w:r>
          </w:p>
        </w:tc>
      </w:tr>
      <w:tr w:rsidR="0099095E" w14:paraId="3A0788B0" w14:textId="77777777" w:rsidTr="0099095E">
        <w:tc>
          <w:tcPr>
            <w:tcW w:w="988" w:type="dxa"/>
          </w:tcPr>
          <w:p w14:paraId="48A30877" w14:textId="77777777" w:rsidR="0099095E" w:rsidRDefault="0099095E" w:rsidP="0010556F"/>
        </w:tc>
        <w:tc>
          <w:tcPr>
            <w:tcW w:w="2976" w:type="dxa"/>
          </w:tcPr>
          <w:p w14:paraId="318892F3" w14:textId="77777777" w:rsidR="0099095E" w:rsidRDefault="0099095E" w:rsidP="0010556F"/>
        </w:tc>
        <w:tc>
          <w:tcPr>
            <w:tcW w:w="993" w:type="dxa"/>
          </w:tcPr>
          <w:p w14:paraId="5F7A4652" w14:textId="77777777" w:rsidR="0099095E" w:rsidRDefault="0099095E" w:rsidP="0010556F"/>
        </w:tc>
        <w:tc>
          <w:tcPr>
            <w:tcW w:w="1319" w:type="dxa"/>
          </w:tcPr>
          <w:p w14:paraId="70E8B404" w14:textId="77777777" w:rsidR="0099095E" w:rsidRDefault="0099095E" w:rsidP="0010556F"/>
        </w:tc>
        <w:tc>
          <w:tcPr>
            <w:tcW w:w="1370" w:type="dxa"/>
          </w:tcPr>
          <w:p w14:paraId="2A4F03CD" w14:textId="77777777" w:rsidR="0099095E" w:rsidRDefault="0099095E" w:rsidP="0010556F"/>
        </w:tc>
        <w:tc>
          <w:tcPr>
            <w:tcW w:w="1370" w:type="dxa"/>
          </w:tcPr>
          <w:p w14:paraId="34519D2D" w14:textId="77777777" w:rsidR="0099095E" w:rsidRDefault="0099095E" w:rsidP="0010556F"/>
        </w:tc>
      </w:tr>
      <w:tr w:rsidR="0099095E" w14:paraId="5E4854A3" w14:textId="77777777" w:rsidTr="0099095E">
        <w:tc>
          <w:tcPr>
            <w:tcW w:w="988" w:type="dxa"/>
          </w:tcPr>
          <w:p w14:paraId="4E138A66" w14:textId="77777777" w:rsidR="0099095E" w:rsidRDefault="0099095E" w:rsidP="0010556F"/>
        </w:tc>
        <w:tc>
          <w:tcPr>
            <w:tcW w:w="2976" w:type="dxa"/>
          </w:tcPr>
          <w:p w14:paraId="5EB14950" w14:textId="77777777" w:rsidR="0099095E" w:rsidRDefault="0099095E" w:rsidP="0010556F"/>
        </w:tc>
        <w:tc>
          <w:tcPr>
            <w:tcW w:w="993" w:type="dxa"/>
          </w:tcPr>
          <w:p w14:paraId="52566F3B" w14:textId="77777777" w:rsidR="0099095E" w:rsidRDefault="0099095E" w:rsidP="0010556F"/>
        </w:tc>
        <w:tc>
          <w:tcPr>
            <w:tcW w:w="1319" w:type="dxa"/>
          </w:tcPr>
          <w:p w14:paraId="58F61D39" w14:textId="77777777" w:rsidR="0099095E" w:rsidRDefault="0099095E" w:rsidP="0010556F"/>
        </w:tc>
        <w:tc>
          <w:tcPr>
            <w:tcW w:w="1370" w:type="dxa"/>
          </w:tcPr>
          <w:p w14:paraId="74CBF808" w14:textId="77777777" w:rsidR="0099095E" w:rsidRDefault="0099095E" w:rsidP="0010556F"/>
        </w:tc>
        <w:tc>
          <w:tcPr>
            <w:tcW w:w="1370" w:type="dxa"/>
          </w:tcPr>
          <w:p w14:paraId="4FF7536D" w14:textId="77777777" w:rsidR="0099095E" w:rsidRDefault="0099095E" w:rsidP="0010556F"/>
        </w:tc>
      </w:tr>
      <w:tr w:rsidR="0099095E" w14:paraId="07139E71" w14:textId="77777777" w:rsidTr="0099095E">
        <w:tc>
          <w:tcPr>
            <w:tcW w:w="988" w:type="dxa"/>
          </w:tcPr>
          <w:p w14:paraId="17E3DB77" w14:textId="77777777" w:rsidR="0099095E" w:rsidRDefault="0099095E" w:rsidP="0010556F"/>
        </w:tc>
        <w:tc>
          <w:tcPr>
            <w:tcW w:w="2976" w:type="dxa"/>
          </w:tcPr>
          <w:p w14:paraId="1B672D70" w14:textId="77777777" w:rsidR="0099095E" w:rsidRDefault="0099095E" w:rsidP="0010556F"/>
        </w:tc>
        <w:tc>
          <w:tcPr>
            <w:tcW w:w="993" w:type="dxa"/>
          </w:tcPr>
          <w:p w14:paraId="6046E6EB" w14:textId="77777777" w:rsidR="0099095E" w:rsidRDefault="0099095E" w:rsidP="0010556F"/>
        </w:tc>
        <w:tc>
          <w:tcPr>
            <w:tcW w:w="1319" w:type="dxa"/>
          </w:tcPr>
          <w:p w14:paraId="1B15BF48" w14:textId="77777777" w:rsidR="0099095E" w:rsidRDefault="0099095E" w:rsidP="0010556F"/>
        </w:tc>
        <w:tc>
          <w:tcPr>
            <w:tcW w:w="1370" w:type="dxa"/>
          </w:tcPr>
          <w:p w14:paraId="2C57F4F0" w14:textId="77777777" w:rsidR="0099095E" w:rsidRDefault="0099095E" w:rsidP="0010556F"/>
        </w:tc>
        <w:tc>
          <w:tcPr>
            <w:tcW w:w="1370" w:type="dxa"/>
          </w:tcPr>
          <w:p w14:paraId="455C757A" w14:textId="77777777" w:rsidR="0099095E" w:rsidRDefault="0099095E" w:rsidP="0010556F"/>
        </w:tc>
      </w:tr>
      <w:tr w:rsidR="0099095E" w14:paraId="2A8D887C" w14:textId="77777777" w:rsidTr="0099095E">
        <w:tc>
          <w:tcPr>
            <w:tcW w:w="988" w:type="dxa"/>
          </w:tcPr>
          <w:p w14:paraId="16B215B7" w14:textId="77777777" w:rsidR="0099095E" w:rsidRDefault="0099095E" w:rsidP="0010556F"/>
        </w:tc>
        <w:tc>
          <w:tcPr>
            <w:tcW w:w="2976" w:type="dxa"/>
          </w:tcPr>
          <w:p w14:paraId="48F7DDF4" w14:textId="77777777" w:rsidR="0099095E" w:rsidRDefault="0099095E" w:rsidP="0010556F"/>
        </w:tc>
        <w:tc>
          <w:tcPr>
            <w:tcW w:w="993" w:type="dxa"/>
          </w:tcPr>
          <w:p w14:paraId="680AB6A0" w14:textId="77777777" w:rsidR="0099095E" w:rsidRDefault="0099095E" w:rsidP="0010556F"/>
        </w:tc>
        <w:tc>
          <w:tcPr>
            <w:tcW w:w="1319" w:type="dxa"/>
          </w:tcPr>
          <w:p w14:paraId="7E0D01EC" w14:textId="77777777" w:rsidR="0099095E" w:rsidRDefault="0099095E" w:rsidP="0010556F"/>
        </w:tc>
        <w:tc>
          <w:tcPr>
            <w:tcW w:w="1370" w:type="dxa"/>
          </w:tcPr>
          <w:p w14:paraId="540FA6DB" w14:textId="77777777" w:rsidR="0099095E" w:rsidRDefault="0099095E" w:rsidP="0010556F"/>
        </w:tc>
        <w:tc>
          <w:tcPr>
            <w:tcW w:w="1370" w:type="dxa"/>
          </w:tcPr>
          <w:p w14:paraId="7780FD97" w14:textId="77777777" w:rsidR="0099095E" w:rsidRDefault="0099095E" w:rsidP="0010556F"/>
        </w:tc>
      </w:tr>
      <w:tr w:rsidR="0099095E" w14:paraId="44D3C2D6" w14:textId="77777777" w:rsidTr="0099095E">
        <w:tc>
          <w:tcPr>
            <w:tcW w:w="988" w:type="dxa"/>
          </w:tcPr>
          <w:p w14:paraId="12B9D5FD" w14:textId="77777777" w:rsidR="0099095E" w:rsidRDefault="0099095E" w:rsidP="0010556F"/>
        </w:tc>
        <w:tc>
          <w:tcPr>
            <w:tcW w:w="2976" w:type="dxa"/>
          </w:tcPr>
          <w:p w14:paraId="7E5315AF" w14:textId="77777777" w:rsidR="0099095E" w:rsidRDefault="0099095E" w:rsidP="0010556F"/>
        </w:tc>
        <w:tc>
          <w:tcPr>
            <w:tcW w:w="993" w:type="dxa"/>
          </w:tcPr>
          <w:p w14:paraId="5473E56A" w14:textId="77777777" w:rsidR="0099095E" w:rsidRDefault="0099095E" w:rsidP="0010556F"/>
        </w:tc>
        <w:tc>
          <w:tcPr>
            <w:tcW w:w="1319" w:type="dxa"/>
          </w:tcPr>
          <w:p w14:paraId="7D3503AC" w14:textId="77777777" w:rsidR="0099095E" w:rsidRDefault="0099095E" w:rsidP="0010556F"/>
        </w:tc>
        <w:tc>
          <w:tcPr>
            <w:tcW w:w="1370" w:type="dxa"/>
          </w:tcPr>
          <w:p w14:paraId="75DADA76" w14:textId="77777777" w:rsidR="0099095E" w:rsidRDefault="0099095E" w:rsidP="0010556F"/>
        </w:tc>
        <w:tc>
          <w:tcPr>
            <w:tcW w:w="1370" w:type="dxa"/>
          </w:tcPr>
          <w:p w14:paraId="67FBE02B" w14:textId="77777777" w:rsidR="0099095E" w:rsidRDefault="0099095E" w:rsidP="0010556F"/>
        </w:tc>
      </w:tr>
      <w:tr w:rsidR="0099095E" w14:paraId="5B97D1FC" w14:textId="77777777" w:rsidTr="0099095E">
        <w:tc>
          <w:tcPr>
            <w:tcW w:w="988" w:type="dxa"/>
          </w:tcPr>
          <w:p w14:paraId="0AE67731" w14:textId="77777777" w:rsidR="0099095E" w:rsidRDefault="0099095E" w:rsidP="0010556F"/>
        </w:tc>
        <w:tc>
          <w:tcPr>
            <w:tcW w:w="2976" w:type="dxa"/>
          </w:tcPr>
          <w:p w14:paraId="46775869" w14:textId="77777777" w:rsidR="0099095E" w:rsidRDefault="0099095E" w:rsidP="0010556F"/>
        </w:tc>
        <w:tc>
          <w:tcPr>
            <w:tcW w:w="993" w:type="dxa"/>
          </w:tcPr>
          <w:p w14:paraId="6B87842A" w14:textId="77777777" w:rsidR="0099095E" w:rsidRDefault="0099095E" w:rsidP="0010556F"/>
        </w:tc>
        <w:tc>
          <w:tcPr>
            <w:tcW w:w="1319" w:type="dxa"/>
          </w:tcPr>
          <w:p w14:paraId="48E63F29" w14:textId="77777777" w:rsidR="0099095E" w:rsidRDefault="0099095E" w:rsidP="0010556F"/>
        </w:tc>
        <w:tc>
          <w:tcPr>
            <w:tcW w:w="1370" w:type="dxa"/>
          </w:tcPr>
          <w:p w14:paraId="4411E422" w14:textId="77777777" w:rsidR="0099095E" w:rsidRDefault="0099095E" w:rsidP="0010556F"/>
        </w:tc>
        <w:tc>
          <w:tcPr>
            <w:tcW w:w="1370" w:type="dxa"/>
          </w:tcPr>
          <w:p w14:paraId="7D69B6D4" w14:textId="77777777" w:rsidR="0099095E" w:rsidRDefault="0099095E" w:rsidP="0010556F"/>
        </w:tc>
      </w:tr>
      <w:tr w:rsidR="0099095E" w14:paraId="5ECFCD0B" w14:textId="77777777" w:rsidTr="0099095E">
        <w:tc>
          <w:tcPr>
            <w:tcW w:w="988" w:type="dxa"/>
          </w:tcPr>
          <w:p w14:paraId="6A5F8AD5" w14:textId="77777777" w:rsidR="0099095E" w:rsidRDefault="0099095E" w:rsidP="0010556F"/>
        </w:tc>
        <w:tc>
          <w:tcPr>
            <w:tcW w:w="2976" w:type="dxa"/>
          </w:tcPr>
          <w:p w14:paraId="6E5E08DC" w14:textId="77777777" w:rsidR="0099095E" w:rsidRDefault="0099095E" w:rsidP="0010556F"/>
        </w:tc>
        <w:tc>
          <w:tcPr>
            <w:tcW w:w="993" w:type="dxa"/>
          </w:tcPr>
          <w:p w14:paraId="2886C6F3" w14:textId="77777777" w:rsidR="0099095E" w:rsidRDefault="0099095E" w:rsidP="0010556F"/>
        </w:tc>
        <w:tc>
          <w:tcPr>
            <w:tcW w:w="1319" w:type="dxa"/>
          </w:tcPr>
          <w:p w14:paraId="558B28D3" w14:textId="77777777" w:rsidR="0099095E" w:rsidRDefault="0099095E" w:rsidP="0010556F"/>
        </w:tc>
        <w:tc>
          <w:tcPr>
            <w:tcW w:w="1370" w:type="dxa"/>
          </w:tcPr>
          <w:p w14:paraId="56AA0A9B" w14:textId="77777777" w:rsidR="0099095E" w:rsidRDefault="0099095E" w:rsidP="0010556F"/>
        </w:tc>
        <w:tc>
          <w:tcPr>
            <w:tcW w:w="1370" w:type="dxa"/>
          </w:tcPr>
          <w:p w14:paraId="5465C1FC" w14:textId="77777777" w:rsidR="0099095E" w:rsidRDefault="0099095E" w:rsidP="0010556F"/>
        </w:tc>
      </w:tr>
    </w:tbl>
    <w:p w14:paraId="64F9F96F" w14:textId="77777777" w:rsidR="0099095E" w:rsidRPr="0010556F" w:rsidRDefault="0099095E" w:rsidP="0010556F">
      <w:pPr>
        <w:rPr>
          <w:rFonts w:cstheme="minorHAnsi"/>
        </w:rPr>
      </w:pPr>
    </w:p>
    <w:p w14:paraId="64E2FA61" w14:textId="77777777" w:rsidR="0099095E" w:rsidRDefault="0099095E" w:rsidP="0010556F">
      <w:pPr>
        <w:rPr>
          <w:rFonts w:cstheme="minorHAnsi"/>
        </w:rPr>
      </w:pPr>
      <w:r w:rsidRPr="0010556F">
        <w:rPr>
          <w:rFonts w:cstheme="minorHAnsi"/>
        </w:rPr>
        <w:t>Utstyret er herved overlevert i henhold til avtale med følgende kommentarer: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957"/>
        <w:gridCol w:w="2693"/>
        <w:gridCol w:w="1366"/>
      </w:tblGrid>
      <w:tr w:rsidR="0099095E" w14:paraId="262A9260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57" w:type="dxa"/>
          </w:tcPr>
          <w:p w14:paraId="72AC3A05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Kommentarer:</w:t>
            </w:r>
          </w:p>
        </w:tc>
        <w:tc>
          <w:tcPr>
            <w:tcW w:w="2693" w:type="dxa"/>
          </w:tcPr>
          <w:p w14:paraId="543AC967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Ansvarlig:</w:t>
            </w:r>
          </w:p>
        </w:tc>
        <w:tc>
          <w:tcPr>
            <w:tcW w:w="1366" w:type="dxa"/>
          </w:tcPr>
          <w:p w14:paraId="6E4D4A5C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Frist:</w:t>
            </w:r>
          </w:p>
        </w:tc>
      </w:tr>
      <w:tr w:rsidR="0099095E" w14:paraId="0514E961" w14:textId="77777777" w:rsidTr="0099095E">
        <w:tc>
          <w:tcPr>
            <w:tcW w:w="4957" w:type="dxa"/>
          </w:tcPr>
          <w:p w14:paraId="4A3E3687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4FBEC816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650ED52C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7E248C06" w14:textId="77777777" w:rsidTr="0099095E">
        <w:tc>
          <w:tcPr>
            <w:tcW w:w="4957" w:type="dxa"/>
          </w:tcPr>
          <w:p w14:paraId="0E49F367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460B5CA2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3CED7EC1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1DE0FE50" w14:textId="77777777" w:rsidTr="0099095E">
        <w:tc>
          <w:tcPr>
            <w:tcW w:w="4957" w:type="dxa"/>
          </w:tcPr>
          <w:p w14:paraId="5B1CC12F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92BFD6A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27A5C771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6DA3FD91" w14:textId="77777777" w:rsidTr="0099095E">
        <w:tc>
          <w:tcPr>
            <w:tcW w:w="4957" w:type="dxa"/>
          </w:tcPr>
          <w:p w14:paraId="5B8908BF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3215E61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222E84A9" w14:textId="77777777" w:rsidR="0099095E" w:rsidRDefault="0099095E" w:rsidP="0010556F">
            <w:pPr>
              <w:rPr>
                <w:rFonts w:cstheme="minorHAnsi"/>
              </w:rPr>
            </w:pPr>
          </w:p>
        </w:tc>
      </w:tr>
    </w:tbl>
    <w:p w14:paraId="47438A07" w14:textId="77777777" w:rsidR="0099095E" w:rsidRDefault="0099095E" w:rsidP="0010556F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16"/>
      </w:tblGrid>
      <w:tr w:rsidR="0099095E" w14:paraId="46ED60FF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05130D2E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Garanti</w:t>
            </w:r>
          </w:p>
        </w:tc>
      </w:tr>
      <w:tr w:rsidR="0099095E" w14:paraId="21F3027E" w14:textId="77777777" w:rsidTr="0099095E">
        <w:tc>
          <w:tcPr>
            <w:tcW w:w="9016" w:type="dxa"/>
          </w:tcPr>
          <w:p w14:paraId="1BAEF4D3" w14:textId="07D5927E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Garantitiden er </w:t>
            </w:r>
            <w:r w:rsidR="0030201D">
              <w:rPr>
                <w:rFonts w:cstheme="minorHAnsi"/>
              </w:rPr>
              <w:t>24</w:t>
            </w:r>
            <w:r w:rsidRPr="0099095E">
              <w:rPr>
                <w:rFonts w:cstheme="minorHAnsi"/>
                <w:color w:val="1A588E" w:themeColor="background2" w:themeShade="80"/>
              </w:rPr>
              <w:t xml:space="preserve"> </w:t>
            </w:r>
            <w:r w:rsidRPr="0030201D">
              <w:rPr>
                <w:rFonts w:cstheme="minorHAnsi"/>
              </w:rPr>
              <w:t>måneder</w:t>
            </w:r>
            <w:r w:rsidRPr="0010556F">
              <w:rPr>
                <w:rFonts w:cstheme="minorHAnsi"/>
              </w:rPr>
              <w:t>, og løper fra</w:t>
            </w:r>
            <w:proofErr w:type="gramStart"/>
            <w:r w:rsidRPr="0010556F">
              <w:rPr>
                <w:rFonts w:cstheme="minorHAnsi"/>
              </w:rPr>
              <w:t xml:space="preserve"> </w:t>
            </w:r>
            <w:r w:rsidRPr="0099095E">
              <w:rPr>
                <w:rFonts w:cstheme="minorHAnsi"/>
                <w:color w:val="1A588E" w:themeColor="background2" w:themeShade="80"/>
              </w:rPr>
              <w:t>...&lt;</w:t>
            </w:r>
            <w:proofErr w:type="gramEnd"/>
            <w:r w:rsidRPr="0099095E">
              <w:rPr>
                <w:rFonts w:cstheme="minorHAnsi"/>
                <w:color w:val="1A588E" w:themeColor="background2" w:themeShade="80"/>
              </w:rPr>
              <w:t xml:space="preserve">sett inn dato&gt; </w:t>
            </w:r>
            <w:r w:rsidRPr="0010556F">
              <w:rPr>
                <w:rFonts w:cstheme="minorHAnsi"/>
              </w:rPr>
              <w:t>til ...</w:t>
            </w:r>
            <w:r w:rsidRPr="0099095E">
              <w:rPr>
                <w:rFonts w:cstheme="minorHAnsi"/>
                <w:color w:val="1A588E" w:themeColor="background2" w:themeShade="80"/>
              </w:rPr>
              <w:t>&lt;sett inn dato&gt;.</w:t>
            </w:r>
          </w:p>
        </w:tc>
      </w:tr>
    </w:tbl>
    <w:p w14:paraId="384F69BF" w14:textId="77777777" w:rsidR="0099095E" w:rsidRDefault="0099095E" w:rsidP="0010556F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1679B5" w14:paraId="4B016D87" w14:textId="77777777" w:rsidTr="00FA56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14:paraId="599883B4" w14:textId="4326A270" w:rsidR="001679B5" w:rsidRDefault="001679B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E54DBB" w14:paraId="4BF12FAC" w14:textId="77777777" w:rsidTr="0079019A">
        <w:tc>
          <w:tcPr>
            <w:tcW w:w="5872" w:type="dxa"/>
            <w:gridSpan w:val="2"/>
          </w:tcPr>
          <w:p w14:paraId="6F386ED7" w14:textId="056A8708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14:paraId="227DB764" w14:textId="616EB591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E54DBB" w14:paraId="3382A9EA" w14:textId="77777777" w:rsidTr="00E54DBB">
        <w:tc>
          <w:tcPr>
            <w:tcW w:w="3084" w:type="dxa"/>
          </w:tcPr>
          <w:p w14:paraId="150FB045" w14:textId="6BD522E2" w:rsidR="00E54DBB" w:rsidRPr="001679B5" w:rsidRDefault="001679B5" w:rsidP="0010556F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MTA/MTI-avdeling</w:t>
            </w:r>
          </w:p>
        </w:tc>
        <w:tc>
          <w:tcPr>
            <w:tcW w:w="2788" w:type="dxa"/>
          </w:tcPr>
          <w:p w14:paraId="15EA1299" w14:textId="3C289793" w:rsidR="00E54DBB" w:rsidRPr="001679B5" w:rsidRDefault="001679B5" w:rsidP="0010556F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14:paraId="4FD82EA7" w14:textId="77777777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</w:p>
        </w:tc>
      </w:tr>
      <w:tr w:rsidR="00E54DBB" w14:paraId="017E5EF5" w14:textId="77777777" w:rsidTr="00E54DBB">
        <w:tc>
          <w:tcPr>
            <w:tcW w:w="3084" w:type="dxa"/>
          </w:tcPr>
          <w:p w14:paraId="7EBECA19" w14:textId="77777777" w:rsidR="00E54DBB" w:rsidRDefault="00E54DBB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14:paraId="2A969630" w14:textId="1D377829" w:rsidR="00E54DBB" w:rsidRDefault="001679B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14:paraId="785C2182" w14:textId="0BA3EBB8" w:rsidR="00E54DBB" w:rsidRDefault="00E54DBB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E54DBB" w14:paraId="1C766E98" w14:textId="77777777" w:rsidTr="00E54DBB">
        <w:tc>
          <w:tcPr>
            <w:tcW w:w="3084" w:type="dxa"/>
          </w:tcPr>
          <w:p w14:paraId="680D91AD" w14:textId="77777777" w:rsidR="00E54DBB" w:rsidRPr="009C7D85" w:rsidRDefault="00E54DBB" w:rsidP="0010556F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6B9A8E49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</w:p>
          <w:p w14:paraId="2351762A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14:paraId="3EA2C32A" w14:textId="77777777" w:rsidR="001679B5" w:rsidRPr="009C7D85" w:rsidRDefault="001679B5" w:rsidP="001679B5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0525E59F" w14:textId="77777777" w:rsidR="001679B5" w:rsidRPr="009C7D85" w:rsidRDefault="001679B5" w:rsidP="001679B5">
            <w:pPr>
              <w:rPr>
                <w:rFonts w:ascii="Calibri" w:hAnsi="Calibri" w:cs="Calibri"/>
              </w:rPr>
            </w:pPr>
          </w:p>
          <w:p w14:paraId="4A2E340D" w14:textId="19E6C38E" w:rsidR="00E54DBB" w:rsidRPr="009C7D85" w:rsidRDefault="001679B5" w:rsidP="001679B5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14:paraId="072EF59D" w14:textId="5CA53D51" w:rsidR="00E54DBB" w:rsidRPr="009C7D85" w:rsidRDefault="00E54DBB" w:rsidP="0010556F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2F913F09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</w:p>
          <w:p w14:paraId="722BFC2E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14:paraId="31C385AC" w14:textId="66DAA2A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5764E" w14:textId="77777777" w:rsidR="00B8503B" w:rsidRDefault="00B8503B" w:rsidP="008A6B54">
      <w:pPr>
        <w:spacing w:after="0" w:line="240" w:lineRule="auto"/>
      </w:pPr>
      <w:r>
        <w:separator/>
      </w:r>
    </w:p>
  </w:endnote>
  <w:endnote w:type="continuationSeparator" w:id="0">
    <w:p w14:paraId="1DCA54CE" w14:textId="77777777" w:rsidR="00B8503B" w:rsidRDefault="00B8503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81"/>
      <w:gridCol w:w="2690"/>
    </w:tblGrid>
    <w:tr w:rsidR="0001190D" w:rsidRPr="00907B33" w14:paraId="7EC29895" w14:textId="77777777" w:rsidTr="0099095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14:paraId="7C30036D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3" w:type="pct"/>
          <w:shd w:val="clear" w:color="auto" w:fill="auto"/>
        </w:tcPr>
        <w:p w14:paraId="59006229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03A876DF" w14:textId="77777777" w:rsidTr="009909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14:paraId="0A64763B" w14:textId="632D32D1" w:rsidR="0001190D" w:rsidRPr="00BD5AA6" w:rsidRDefault="0099095E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Bilag X – Overtakelsesprotokoll etter gjennomført prøvedrift, versjon 07-2023</w:t>
          </w:r>
        </w:p>
      </w:tc>
      <w:tc>
        <w:tcPr>
          <w:tcW w:w="1483" w:type="pct"/>
          <w:shd w:val="clear" w:color="auto" w:fill="auto"/>
        </w:tcPr>
        <w:p w14:paraId="4B1870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0E4F57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56A7B1EF" w14:textId="77777777" w:rsidTr="0099095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03EDA711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4F2EEF8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541C119" w14:textId="77777777" w:rsidTr="009909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7A61F7E3" w14:textId="7243D1B4" w:rsidR="004F084A" w:rsidRPr="00BD5AA6" w:rsidRDefault="0099095E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Overtakelsesprotokoll etter gjennomført prøvedrift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2E73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2E7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561" w:type="pct"/>
          <w:shd w:val="clear" w:color="auto" w:fill="auto"/>
        </w:tcPr>
        <w:p w14:paraId="1B6FA60B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99B26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146F9" w14:textId="77777777" w:rsidR="00B8503B" w:rsidRDefault="00B8503B" w:rsidP="008A6B54">
      <w:pPr>
        <w:spacing w:after="0" w:line="240" w:lineRule="auto"/>
      </w:pPr>
      <w:r>
        <w:separator/>
      </w:r>
    </w:p>
  </w:footnote>
  <w:footnote w:type="continuationSeparator" w:id="0">
    <w:p w14:paraId="5B2CAC81" w14:textId="77777777" w:rsidR="00B8503B" w:rsidRDefault="00B8503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0202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3CF6FAE" wp14:editId="57FC3E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324B" w14:textId="4D74550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2E747C3" wp14:editId="7DB8AEE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CF1235">
      <w:rPr>
        <w:sz w:val="18"/>
        <w:szCs w:val="18"/>
      </w:rPr>
      <w:t xml:space="preserve"> </w:t>
    </w:r>
    <w:r w:rsidR="00E52689" w:rsidRPr="00394691">
      <w:rPr>
        <w:sz w:val="18"/>
        <w:szCs w:val="18"/>
      </w:rPr>
      <w:t>2025/60295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95E"/>
    <w:rsid w:val="0001190D"/>
    <w:rsid w:val="000169B0"/>
    <w:rsid w:val="00061D42"/>
    <w:rsid w:val="00066FAD"/>
    <w:rsid w:val="000E3D69"/>
    <w:rsid w:val="000F11A5"/>
    <w:rsid w:val="001457DD"/>
    <w:rsid w:val="00154803"/>
    <w:rsid w:val="001679B5"/>
    <w:rsid w:val="00172E83"/>
    <w:rsid w:val="00174C26"/>
    <w:rsid w:val="00192BCD"/>
    <w:rsid w:val="00234B11"/>
    <w:rsid w:val="002C03B4"/>
    <w:rsid w:val="002C5C80"/>
    <w:rsid w:val="002D33F1"/>
    <w:rsid w:val="002F21B1"/>
    <w:rsid w:val="0030201D"/>
    <w:rsid w:val="00311005"/>
    <w:rsid w:val="003C7810"/>
    <w:rsid w:val="003D3F41"/>
    <w:rsid w:val="00400A8F"/>
    <w:rsid w:val="00402EAE"/>
    <w:rsid w:val="00417017"/>
    <w:rsid w:val="00421342"/>
    <w:rsid w:val="0047732F"/>
    <w:rsid w:val="00486A77"/>
    <w:rsid w:val="004B54E4"/>
    <w:rsid w:val="004F084A"/>
    <w:rsid w:val="004F7395"/>
    <w:rsid w:val="00503546"/>
    <w:rsid w:val="00512B3B"/>
    <w:rsid w:val="00522354"/>
    <w:rsid w:val="005703FD"/>
    <w:rsid w:val="005E3FC0"/>
    <w:rsid w:val="005E61C2"/>
    <w:rsid w:val="005F5862"/>
    <w:rsid w:val="00645BE9"/>
    <w:rsid w:val="00650AED"/>
    <w:rsid w:val="006623BE"/>
    <w:rsid w:val="006837C3"/>
    <w:rsid w:val="006F312A"/>
    <w:rsid w:val="006F764D"/>
    <w:rsid w:val="00702E73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9095E"/>
    <w:rsid w:val="009A3E11"/>
    <w:rsid w:val="009B4D02"/>
    <w:rsid w:val="009C7E5D"/>
    <w:rsid w:val="009F7F53"/>
    <w:rsid w:val="00A13B9A"/>
    <w:rsid w:val="00A659C6"/>
    <w:rsid w:val="00AA1652"/>
    <w:rsid w:val="00AE3BC9"/>
    <w:rsid w:val="00AE602A"/>
    <w:rsid w:val="00B254A8"/>
    <w:rsid w:val="00B30A4F"/>
    <w:rsid w:val="00B45AD5"/>
    <w:rsid w:val="00B656CC"/>
    <w:rsid w:val="00B8503B"/>
    <w:rsid w:val="00BC7511"/>
    <w:rsid w:val="00BD5AA6"/>
    <w:rsid w:val="00C37AEC"/>
    <w:rsid w:val="00C80220"/>
    <w:rsid w:val="00C90DDD"/>
    <w:rsid w:val="00CB354A"/>
    <w:rsid w:val="00CC0CDA"/>
    <w:rsid w:val="00CF1235"/>
    <w:rsid w:val="00D0738E"/>
    <w:rsid w:val="00D25402"/>
    <w:rsid w:val="00D549FA"/>
    <w:rsid w:val="00D758FB"/>
    <w:rsid w:val="00D869B4"/>
    <w:rsid w:val="00DC1103"/>
    <w:rsid w:val="00E3138E"/>
    <w:rsid w:val="00E52689"/>
    <w:rsid w:val="00E54DBB"/>
    <w:rsid w:val="00EA45CB"/>
    <w:rsid w:val="00EB13E8"/>
    <w:rsid w:val="00EB5F17"/>
    <w:rsid w:val="00EC1CF3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875D0"/>
    <w:rsid w:val="00F96E69"/>
    <w:rsid w:val="00FA1CD0"/>
    <w:rsid w:val="00FC1E3C"/>
    <w:rsid w:val="00FD6AD8"/>
    <w:rsid w:val="00FF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40BCD"/>
  <w15:chartTrackingRefBased/>
  <w15:docId w15:val="{9EA42BDB-19E0-4794-A9FD-629CB5D1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91A5DF-B8BC-4937-A126-69D6C6FAC46B}"/>
</file>

<file path=customXml/itemProps2.xml><?xml version="1.0" encoding="utf-8"?>
<ds:datastoreItem xmlns:ds="http://schemas.openxmlformats.org/officeDocument/2006/customXml" ds:itemID="{3B4EDE89-F349-4178-B4D3-668BB3DE23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5E0A6C-6E6D-4DD1-A156-6F9ACF4E02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11</TotalTime>
  <Pages>1</Pages>
  <Words>138</Words>
  <Characters>737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Camilla Kastbakk Aagesen</cp:lastModifiedBy>
  <cp:revision>15</cp:revision>
  <dcterms:created xsi:type="dcterms:W3CDTF">2023-06-30T10:48:00Z</dcterms:created>
  <dcterms:modified xsi:type="dcterms:W3CDTF">2026-06-02T11:14:00Z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95800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SIP_Label_d291ddcc-9a90-46b7-a727-d19b3ec4b730_Enabled">
    <vt:lpwstr>true</vt:lpwstr>
  </property>
  <property fmtid="{D5CDD505-2E9C-101B-9397-08002B2CF9AE}" pid="9" name="MSIP_Label_d291ddcc-9a90-46b7-a727-d19b3ec4b730_SetDate">
    <vt:lpwstr>2025-01-29T07:23:20Z</vt:lpwstr>
  </property>
  <property fmtid="{D5CDD505-2E9C-101B-9397-08002B2CF9AE}" pid="10" name="MSIP_Label_d291ddcc-9a90-46b7-a727-d19b3ec4b730_Method">
    <vt:lpwstr>Standard</vt:lpwstr>
  </property>
  <property fmtid="{D5CDD505-2E9C-101B-9397-08002B2CF9AE}" pid="11" name="MSIP_Label_d291ddcc-9a90-46b7-a727-d19b3ec4b730_Name">
    <vt:lpwstr>Åpen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ActionId">
    <vt:lpwstr>2891b885-758e-4508-8111-7cfaaffeede5</vt:lpwstr>
  </property>
  <property fmtid="{D5CDD505-2E9C-101B-9397-08002B2CF9AE}" pid="14" name="MSIP_Label_d291ddcc-9a90-46b7-a727-d19b3ec4b730_ContentBits">
    <vt:lpwstr>0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SHIArchiveKey">
    <vt:lpwstr/>
  </property>
  <property fmtid="{D5CDD505-2E9C-101B-9397-08002B2CF9AE}" pid="22" name="f692c5fbbf584dd1b4cdb2fc07ec6741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