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>
      <w:pPr>
        <w:pStyle w:val="Title"/>
      </w:pPr>
      <w:r>
        <w:t xml:space="preserve">Forpliktelseserklæring </w:t>
      </w:r>
    </w:p>
    <w:p w14:paraId="04F25ECD" w14:textId="77777777" w:rsidR="00F3732F" w:rsidRDefault="00494F03" w:rsidP="00F3732F">
      <w:pPr>
        <w:pStyle w:val="Heading1"/>
      </w:pPr>
      <w:r w:rsidRPr="00494F03">
        <w:t xml:space="preserve">2025/60295 </w:t>
      </w:r>
      <w:r w:rsidR="00C367C2">
        <w:t>Automatisert</w:t>
      </w:r>
      <w:r w:rsidR="0010639B">
        <w:t xml:space="preserve"> PCR-instrument til </w:t>
      </w:r>
      <w:proofErr w:type="spellStart"/>
      <w:r w:rsidR="0010639B">
        <w:t>Lab.</w:t>
      </w:r>
      <w:r w:rsidR="00026758">
        <w:t>Med</w:t>
      </w:r>
      <w:proofErr w:type="spellEnd"/>
      <w:r w:rsidR="00026758">
        <w:t xml:space="preserve">. </w:t>
      </w:r>
      <w:r w:rsidR="00F3732F">
        <w:t xml:space="preserve">NLSH HF i Bodø </w:t>
      </w:r>
    </w:p>
    <w:p w14:paraId="006774AD" w14:textId="77777777" w:rsidR="00A85872" w:rsidRDefault="00A85872" w:rsidP="00F3732F">
      <w:pPr>
        <w:pStyle w:val="Heading1"/>
      </w:pPr>
      <w:r>
        <w:tab/>
      </w:r>
    </w:p>
    <w:p w14:paraId="1BF3CF44" w14:textId="77777777" w:rsidR="00A85872" w:rsidRDefault="00A85872">
      <w:r>
        <w:t>Denne erklæringen gjelder (underleverandør/samarbeidspartner) (B):</w:t>
      </w:r>
      <w:r>
        <w:tab/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/>
        </w:tc>
        <w:tc>
          <w:tcPr>
            <w:tcW w:w="3402" w:type="dxa"/>
          </w:tcPr>
          <w:p w14:paraId="3FAAC6EB" w14:textId="77777777" w:rsidR="003B114D" w:rsidRDefault="003B114D"/>
        </w:tc>
        <w:tc>
          <w:tcPr>
            <w:tcW w:w="2977" w:type="dxa"/>
          </w:tcPr>
          <w:p w14:paraId="77746327" w14:textId="239C5663" w:rsidR="003B114D" w:rsidRDefault="003B114D"/>
        </w:tc>
      </w:tr>
    </w:tbl>
    <w:p w14:paraId="24001058" w14:textId="77777777" w:rsidR="00A85872" w:rsidRDefault="00A85872">
      <w:r>
        <w:br/>
        <w:t>som underleverandør/samarbeidspartner til (hovedleverandør) (A):</w:t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/>
        </w:tc>
        <w:tc>
          <w:tcPr>
            <w:tcW w:w="3402" w:type="dxa"/>
          </w:tcPr>
          <w:p w14:paraId="12010FD8" w14:textId="77777777" w:rsidR="003B114D" w:rsidRDefault="003B114D"/>
        </w:tc>
        <w:tc>
          <w:tcPr>
            <w:tcW w:w="2977" w:type="dxa"/>
          </w:tcPr>
          <w:p w14:paraId="74B28D59" w14:textId="516B073A" w:rsidR="003B114D" w:rsidRDefault="003B114D"/>
        </w:tc>
      </w:tr>
    </w:tbl>
    <w:p w14:paraId="4BD55B96" w14:textId="0FFA3053" w:rsidR="00A85872" w:rsidRDefault="00A85872">
      <w:r>
        <w:br/>
        <w:t xml:space="preserve">Forpliktelseserklæringen er gitt </w:t>
      </w:r>
      <w:r w:rsidRPr="00211EC4">
        <w:rPr>
          <w:color w:val="000000" w:themeColor="text1"/>
        </w:rPr>
        <w:t xml:space="preserve">til </w:t>
      </w:r>
      <w:r w:rsidR="00211EC4" w:rsidRPr="00211EC4">
        <w:rPr>
          <w:color w:val="000000" w:themeColor="text1"/>
        </w:rPr>
        <w:t xml:space="preserve">Nordlandssykehuset HF </w:t>
      </w:r>
      <w:r w:rsidRPr="00211EC4">
        <w:rPr>
          <w:color w:val="000000" w:themeColor="text1"/>
        </w:rPr>
        <w:t xml:space="preserve">i anledning </w:t>
      </w:r>
      <w:r w:rsidR="00211EC4">
        <w:t xml:space="preserve">anskaffelse av </w:t>
      </w:r>
      <w:r w:rsidR="00211EC4" w:rsidRPr="00211EC4">
        <w:t xml:space="preserve">Automatisert PCR-instrument til </w:t>
      </w:r>
      <w:proofErr w:type="spellStart"/>
      <w:r w:rsidR="00211EC4" w:rsidRPr="00211EC4">
        <w:t>Lab.Med</w:t>
      </w:r>
      <w:proofErr w:type="spellEnd"/>
      <w:r w:rsidR="00211EC4" w:rsidRPr="00211EC4">
        <w:t>.</w:t>
      </w:r>
      <w:r w:rsidR="00211EC4">
        <w:t xml:space="preserve">, </w:t>
      </w:r>
      <w:r w:rsidR="00211EC4" w:rsidRPr="00211EC4">
        <w:t>NLSH HF i Bodø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CA42FF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CA42FF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DF023D">
        <w:tc>
          <w:tcPr>
            <w:tcW w:w="1989" w:type="dxa"/>
            <w:vAlign w:val="center"/>
          </w:tcPr>
          <w:p w14:paraId="37A437E2" w14:textId="77777777" w:rsidR="000929EC" w:rsidRPr="0037175C" w:rsidRDefault="000929E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>
      <w:pPr>
        <w:ind w:left="4950" w:hanging="4950"/>
      </w:pPr>
    </w:p>
    <w:p w14:paraId="79F50034" w14:textId="1DB611AA" w:rsidR="00A85872" w:rsidRDefault="00A85872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/>
    <w:p w14:paraId="06953AFE" w14:textId="6CD3F5EC" w:rsidR="00A85872" w:rsidRDefault="00A85872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06E14" w14:textId="77777777" w:rsidR="00CA42FF" w:rsidRDefault="00CA42FF" w:rsidP="008A6B54">
      <w:pPr>
        <w:spacing w:after="0" w:line="240" w:lineRule="auto"/>
      </w:pPr>
      <w:r>
        <w:separator/>
      </w:r>
    </w:p>
  </w:endnote>
  <w:endnote w:type="continuationSeparator" w:id="0">
    <w:p w14:paraId="0620B113" w14:textId="77777777" w:rsidR="00CA42FF" w:rsidRDefault="00CA42F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Footer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E1EA7" w14:textId="77777777" w:rsidR="00CA42FF" w:rsidRDefault="00CA42FF" w:rsidP="008A6B54">
      <w:pPr>
        <w:spacing w:after="0" w:line="240" w:lineRule="auto"/>
      </w:pPr>
      <w:r>
        <w:separator/>
      </w:r>
    </w:p>
  </w:footnote>
  <w:footnote w:type="continuationSeparator" w:id="0">
    <w:p w14:paraId="4D48C7C7" w14:textId="77777777" w:rsidR="00CA42FF" w:rsidRDefault="00CA42F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0899293" w:rsidR="004F084A" w:rsidRPr="005E3FC0" w:rsidRDefault="004F084A" w:rsidP="005E3FC0">
    <w:pPr>
      <w:pStyle w:val="Header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71117C">
      <w:rPr>
        <w:sz w:val="18"/>
        <w:szCs w:val="18"/>
      </w:rPr>
      <w:t xml:space="preserve"> </w:t>
    </w:r>
    <w:r w:rsidR="002B19DF" w:rsidRPr="002B19DF">
      <w:rPr>
        <w:sz w:val="18"/>
        <w:szCs w:val="18"/>
      </w:rPr>
      <w:t>2025/60295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26758"/>
    <w:rsid w:val="00043318"/>
    <w:rsid w:val="00044D75"/>
    <w:rsid w:val="00061D42"/>
    <w:rsid w:val="00066FAD"/>
    <w:rsid w:val="000929EC"/>
    <w:rsid w:val="000E3D69"/>
    <w:rsid w:val="000F11A5"/>
    <w:rsid w:val="0010639B"/>
    <w:rsid w:val="0010781F"/>
    <w:rsid w:val="001457DD"/>
    <w:rsid w:val="00172E83"/>
    <w:rsid w:val="00174C26"/>
    <w:rsid w:val="001D17BA"/>
    <w:rsid w:val="00211EC4"/>
    <w:rsid w:val="00234B11"/>
    <w:rsid w:val="002B19DF"/>
    <w:rsid w:val="002C03B4"/>
    <w:rsid w:val="002C5C80"/>
    <w:rsid w:val="002D33F1"/>
    <w:rsid w:val="002D4267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94F03"/>
    <w:rsid w:val="004B54E4"/>
    <w:rsid w:val="004C240C"/>
    <w:rsid w:val="004F084A"/>
    <w:rsid w:val="00512B3B"/>
    <w:rsid w:val="00522354"/>
    <w:rsid w:val="0052586F"/>
    <w:rsid w:val="00557949"/>
    <w:rsid w:val="0056729F"/>
    <w:rsid w:val="005703FD"/>
    <w:rsid w:val="005D0AAA"/>
    <w:rsid w:val="005E3FC0"/>
    <w:rsid w:val="005E61C2"/>
    <w:rsid w:val="005F5862"/>
    <w:rsid w:val="005F6E91"/>
    <w:rsid w:val="00607C23"/>
    <w:rsid w:val="006461F1"/>
    <w:rsid w:val="006837C3"/>
    <w:rsid w:val="006C12C5"/>
    <w:rsid w:val="006F312A"/>
    <w:rsid w:val="0071117C"/>
    <w:rsid w:val="0076237F"/>
    <w:rsid w:val="00765529"/>
    <w:rsid w:val="00771457"/>
    <w:rsid w:val="007B02D7"/>
    <w:rsid w:val="007D00AD"/>
    <w:rsid w:val="007F13FF"/>
    <w:rsid w:val="0081186E"/>
    <w:rsid w:val="0082284E"/>
    <w:rsid w:val="0082344F"/>
    <w:rsid w:val="008508E7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27AD"/>
    <w:rsid w:val="009B4D02"/>
    <w:rsid w:val="009C7E5D"/>
    <w:rsid w:val="009D5873"/>
    <w:rsid w:val="009F7F53"/>
    <w:rsid w:val="00A13B9A"/>
    <w:rsid w:val="00A51393"/>
    <w:rsid w:val="00A659C6"/>
    <w:rsid w:val="00A6702A"/>
    <w:rsid w:val="00A85872"/>
    <w:rsid w:val="00AA1652"/>
    <w:rsid w:val="00AC4FB8"/>
    <w:rsid w:val="00AE3BC9"/>
    <w:rsid w:val="00B254A8"/>
    <w:rsid w:val="00B30A4F"/>
    <w:rsid w:val="00B42FE5"/>
    <w:rsid w:val="00B656CC"/>
    <w:rsid w:val="00BC7511"/>
    <w:rsid w:val="00BD5AA6"/>
    <w:rsid w:val="00C367C2"/>
    <w:rsid w:val="00C37AEC"/>
    <w:rsid w:val="00C80220"/>
    <w:rsid w:val="00CA42FF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DF023D"/>
    <w:rsid w:val="00E050D9"/>
    <w:rsid w:val="00E3138E"/>
    <w:rsid w:val="00E65EE8"/>
    <w:rsid w:val="00E76DC4"/>
    <w:rsid w:val="00EA45CB"/>
    <w:rsid w:val="00EB13E8"/>
    <w:rsid w:val="00EB5F17"/>
    <w:rsid w:val="00ED29B3"/>
    <w:rsid w:val="00F04E39"/>
    <w:rsid w:val="00F139BA"/>
    <w:rsid w:val="00F141F6"/>
    <w:rsid w:val="00F22DA7"/>
    <w:rsid w:val="00F300FC"/>
    <w:rsid w:val="00F3117C"/>
    <w:rsid w:val="00F3344C"/>
    <w:rsid w:val="00F3732F"/>
    <w:rsid w:val="00F604BA"/>
    <w:rsid w:val="00F6667E"/>
    <w:rsid w:val="00F91047"/>
    <w:rsid w:val="00FA1CD0"/>
    <w:rsid w:val="00FD6AD8"/>
    <w:rsid w:val="432CBCE8"/>
    <w:rsid w:val="455FF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C1ED3"/>
  <w15:chartTrackingRefBased/>
  <w15:docId w15:val="{205A01A9-DF92-4CBE-B0F9-63731F8B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table" w:styleId="TableGridLight">
    <w:name w:val="Grid Table Light"/>
    <w:basedOn w:val="TableNorma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F910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10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0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6461F1"/>
    <w:rsid w:val="007408F2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0467E8-91A1-441A-B419-903D504B58B6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3</TotalTime>
  <Pages>1</Pages>
  <Words>282</Words>
  <Characters>1614</Characters>
  <Application>Microsoft Office Word</Application>
  <DocSecurity>4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Inger Helmine Jakobsen</cp:lastModifiedBy>
  <cp:revision>17</cp:revision>
  <dcterms:created xsi:type="dcterms:W3CDTF">2025-05-21T15:52:00Z</dcterms:created>
  <dcterms:modified xsi:type="dcterms:W3CDTF">2026-06-02T11:16:00Z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