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561817">
      <w:pPr>
        <w:pStyle w:val="Title"/>
      </w:pPr>
      <w:r>
        <w:t>Morselskapsgaranti</w:t>
      </w:r>
    </w:p>
    <w:p w14:paraId="4B1E34A2" w14:textId="77777777" w:rsidR="00BD026A" w:rsidRDefault="00BD026A" w:rsidP="00561817"/>
    <w:p w14:paraId="60D5FE52" w14:textId="6B2FB89A" w:rsidR="00BD026A" w:rsidRDefault="00BD026A" w:rsidP="00561817">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til de</w:t>
      </w:r>
      <w:r w:rsidR="00561817">
        <w:t xml:space="preserve">t </w:t>
      </w:r>
      <w:r w:rsidRPr="00561817">
        <w:rPr>
          <w:color w:val="000000" w:themeColor="text1"/>
        </w:rPr>
        <w:t xml:space="preserve">lokale </w:t>
      </w:r>
      <w:r>
        <w:t>helseforetak v/Sykehusinnkjøp HF.</w:t>
      </w:r>
    </w:p>
    <w:p w14:paraId="0C8A76F8" w14:textId="6D725767" w:rsidR="00BD026A" w:rsidRDefault="00BD026A" w:rsidP="00561817">
      <w:r>
        <w:t xml:space="preserve">Morselskapet garanterer med dette, Datterselskapets fulle gjennomføring av alle forpliktelser Datterselskapet inngår slik det </w:t>
      </w:r>
      <w:proofErr w:type="gramStart"/>
      <w:r>
        <w:t>fremgår</w:t>
      </w:r>
      <w:proofErr w:type="gramEnd"/>
      <w:r>
        <w:t xml:space="preserve"> av en eventuell kontrakt med </w:t>
      </w:r>
      <w:r w:rsidRPr="00561817">
        <w:rPr>
          <w:color w:val="000000" w:themeColor="text1"/>
        </w:rPr>
        <w:t>de</w:t>
      </w:r>
      <w:r w:rsidR="00561817" w:rsidRPr="00561817">
        <w:rPr>
          <w:color w:val="000000" w:themeColor="text1"/>
        </w:rPr>
        <w:t>t</w:t>
      </w:r>
      <w:r w:rsidRPr="00561817">
        <w:rPr>
          <w:color w:val="000000" w:themeColor="text1"/>
        </w:rPr>
        <w:t xml:space="preserve"> lokale </w:t>
      </w:r>
      <w:r>
        <w:t>helseforetak v/Sykehusinnkjøp HF.</w:t>
      </w:r>
    </w:p>
    <w:p w14:paraId="3702C024" w14:textId="77777777" w:rsidR="00BD026A" w:rsidRDefault="00BD026A" w:rsidP="00561817">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561817">
      <w:r>
        <w:t>Morselskapet inngår avtale og samtykker med de regionale helseforetakene v/Sykehusinnkjøp HF om at:</w:t>
      </w:r>
    </w:p>
    <w:p w14:paraId="1E29D7D7" w14:textId="77777777" w:rsidR="00BD026A" w:rsidRDefault="00BD026A" w:rsidP="00BD026A">
      <w:pPr>
        <w:pStyle w:val="ListParagraph"/>
        <w:numPr>
          <w:ilvl w:val="0"/>
          <w:numId w:val="1"/>
        </w:numPr>
      </w:pPr>
      <w:r>
        <w:t>enhver endring av kontraktens betingelser,</w:t>
      </w:r>
    </w:p>
    <w:p w14:paraId="464A11F8" w14:textId="77777777" w:rsidR="00BD026A" w:rsidRDefault="00BD026A" w:rsidP="00BD026A">
      <w:pPr>
        <w:pStyle w:val="ListParagraph"/>
        <w:numPr>
          <w:ilvl w:val="0"/>
          <w:numId w:val="1"/>
        </w:numPr>
      </w:pPr>
      <w:r>
        <w:t>enhver modifikasjon av kontrakten,</w:t>
      </w:r>
    </w:p>
    <w:p w14:paraId="22A04025" w14:textId="77777777" w:rsidR="00BD026A" w:rsidRDefault="00BD026A" w:rsidP="00BD026A">
      <w:pPr>
        <w:pStyle w:val="ListParagraph"/>
        <w:numPr>
          <w:ilvl w:val="0"/>
          <w:numId w:val="1"/>
        </w:numPr>
      </w:pPr>
      <w:r>
        <w:t>en eventuell overenskomst om et oppdrag, eller inngåelsen av en kontrakt, og</w:t>
      </w:r>
    </w:p>
    <w:p w14:paraId="78C9983D" w14:textId="77777777" w:rsidR="00BD026A" w:rsidRDefault="00BD026A" w:rsidP="00BD026A">
      <w:pPr>
        <w:pStyle w:val="ListParagraph"/>
        <w:numPr>
          <w:ilvl w:val="0"/>
          <w:numId w:val="1"/>
        </w:numPr>
      </w:pPr>
      <w:r>
        <w:t xml:space="preserve">innrømmelse av henstand eller forlengelse av tidsfrister for Datterselskapet, </w:t>
      </w:r>
    </w:p>
    <w:p w14:paraId="68E26354" w14:textId="77777777" w:rsidR="00BD026A" w:rsidRDefault="00BD026A" w:rsidP="00561817">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561817"/>
    <w:p w14:paraId="17B732BA" w14:textId="77777777" w:rsidR="00BD026A" w:rsidRDefault="00BD026A" w:rsidP="00561817"/>
    <w:p w14:paraId="6A21D446" w14:textId="77777777" w:rsidR="00BD026A" w:rsidRDefault="00BD026A" w:rsidP="00561817">
      <w:r>
        <w:t xml:space="preserve">Underskrevet på vegne av Morselskapet </w:t>
      </w:r>
    </w:p>
    <w:p w14:paraId="2ED95EF1" w14:textId="77777777" w:rsidR="00BD026A" w:rsidRDefault="00BD026A" w:rsidP="00561817"/>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31968" w14:textId="77777777" w:rsidR="00111FAC" w:rsidRDefault="00111FAC" w:rsidP="008A6B54">
      <w:pPr>
        <w:spacing w:after="0" w:line="240" w:lineRule="auto"/>
      </w:pPr>
      <w:r>
        <w:separator/>
      </w:r>
    </w:p>
  </w:endnote>
  <w:endnote w:type="continuationSeparator" w:id="0">
    <w:p w14:paraId="7AE67412" w14:textId="77777777" w:rsidR="00111FAC" w:rsidRDefault="00111FA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561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72547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Footer"/>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Footer"/>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6ED0" w14:textId="77777777" w:rsidR="00111FAC" w:rsidRDefault="00111FAC" w:rsidP="008A6B54">
      <w:pPr>
        <w:spacing w:after="0" w:line="240" w:lineRule="auto"/>
      </w:pPr>
      <w:r>
        <w:separator/>
      </w:r>
    </w:p>
  </w:footnote>
  <w:footnote w:type="continuationSeparator" w:id="0">
    <w:p w14:paraId="3AE89DBA" w14:textId="77777777" w:rsidR="00111FAC" w:rsidRDefault="00111FA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Header"/>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11FAC"/>
    <w:rsid w:val="001442E0"/>
    <w:rsid w:val="001457DD"/>
    <w:rsid w:val="00172E83"/>
    <w:rsid w:val="00174C26"/>
    <w:rsid w:val="00234B11"/>
    <w:rsid w:val="00237EBD"/>
    <w:rsid w:val="002C02E4"/>
    <w:rsid w:val="002C03B4"/>
    <w:rsid w:val="002C5C80"/>
    <w:rsid w:val="002D33F1"/>
    <w:rsid w:val="002F21B1"/>
    <w:rsid w:val="00311005"/>
    <w:rsid w:val="00342711"/>
    <w:rsid w:val="003C7810"/>
    <w:rsid w:val="003D3F41"/>
    <w:rsid w:val="00400A8F"/>
    <w:rsid w:val="00402EAE"/>
    <w:rsid w:val="00421342"/>
    <w:rsid w:val="0047732F"/>
    <w:rsid w:val="00486A77"/>
    <w:rsid w:val="004B54E4"/>
    <w:rsid w:val="004F084A"/>
    <w:rsid w:val="00512B3B"/>
    <w:rsid w:val="00522354"/>
    <w:rsid w:val="00561817"/>
    <w:rsid w:val="005703FD"/>
    <w:rsid w:val="005E3FC0"/>
    <w:rsid w:val="005E61C2"/>
    <w:rsid w:val="005F5862"/>
    <w:rsid w:val="006461F1"/>
    <w:rsid w:val="006837C3"/>
    <w:rsid w:val="006F312A"/>
    <w:rsid w:val="0072547A"/>
    <w:rsid w:val="0076237F"/>
    <w:rsid w:val="00771457"/>
    <w:rsid w:val="007D00AD"/>
    <w:rsid w:val="007F13FF"/>
    <w:rsid w:val="007F197E"/>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BE3AB2"/>
    <w:rsid w:val="00BE503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 w:val="3CB036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2650B7C-E8D8-4A26-A2BC-D15D4E55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9"/>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EA731-674D-4449-ABC1-2E142826DBE2}"/>
</file>

<file path=customXml/itemProps4.xml><?xml version="1.0" encoding="utf-8"?>
<ds:datastoreItem xmlns:ds="http://schemas.openxmlformats.org/officeDocument/2006/customXml" ds:itemID="{D0B13E4F-0B64-4ABF-84BB-64DA7CC5B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1</TotalTime>
  <Pages>1</Pages>
  <Words>232</Words>
  <Characters>1324</Characters>
  <Application>Microsoft Office Word</Application>
  <DocSecurity>4</DocSecurity>
  <Lines>11</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Inger Helmine Jakobsen</cp:lastModifiedBy>
  <cp:revision>5</cp:revision>
  <dcterms:created xsi:type="dcterms:W3CDTF">2025-11-27T21:18:00Z</dcterms:created>
  <dcterms:modified xsi:type="dcterms:W3CDTF">2026-06-02T11:18:00Z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