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88D46" w14:textId="77777777" w:rsidR="001A791B" w:rsidRDefault="001A791B" w:rsidP="008A6B54">
      <w:pPr>
        <w:spacing w:after="0" w:line="240" w:lineRule="auto"/>
      </w:pPr>
      <w:r>
        <w:separator/>
      </w:r>
    </w:p>
  </w:endnote>
  <w:endnote w:type="continuationSeparator" w:id="0">
    <w:p w14:paraId="200B57A2" w14:textId="77777777" w:rsidR="001A791B" w:rsidRDefault="001A791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D891" w14:textId="77777777" w:rsidR="001A791B" w:rsidRDefault="001A791B" w:rsidP="008A6B54">
      <w:pPr>
        <w:spacing w:after="0" w:line="240" w:lineRule="auto"/>
      </w:pPr>
      <w:r>
        <w:separator/>
      </w:r>
    </w:p>
  </w:footnote>
  <w:footnote w:type="continuationSeparator" w:id="0">
    <w:p w14:paraId="43025509" w14:textId="77777777" w:rsidR="001A791B" w:rsidRDefault="001A791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4F5C756F"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D349E8">
      <w:rPr>
        <w:sz w:val="18"/>
        <w:szCs w:val="18"/>
      </w:rPr>
      <w:t xml:space="preserve"> 2025/60295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1A791B"/>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6F764D"/>
    <w:rsid w:val="007070A1"/>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349E8"/>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069F0F-EFA6-4D07-A23E-F205444B811C}"/>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Camilla Kastbakk Aagesen</cp:lastModifiedBy>
  <cp:revision>6</cp:revision>
  <dcterms:created xsi:type="dcterms:W3CDTF">2023-07-07T13:20:00Z</dcterms:created>
  <dcterms:modified xsi:type="dcterms:W3CDTF">2026-06-02T11:22:00Z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