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C7A4" w14:textId="12D60F0C" w:rsidR="00F50F1D" w:rsidRDefault="00F50F1D" w:rsidP="00B30EB4">
      <w:pPr>
        <w:pStyle w:val="Tittel"/>
      </w:pPr>
      <w:r w:rsidRPr="00F02787">
        <w:t>Svarskjema referanser</w:t>
      </w:r>
    </w:p>
    <w:p w14:paraId="17B77508" w14:textId="77777777" w:rsidR="00B30EB4" w:rsidRPr="00B30EB4" w:rsidRDefault="00B30EB4" w:rsidP="00B30EB4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F14919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F14919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F14919"/>
        </w:tc>
        <w:tc>
          <w:tcPr>
            <w:tcW w:w="4649" w:type="dxa"/>
          </w:tcPr>
          <w:p w14:paraId="67DA5AB4" w14:textId="77777777" w:rsidR="00F50F1D" w:rsidRDefault="00F50F1D" w:rsidP="00F14919"/>
        </w:tc>
      </w:tr>
    </w:tbl>
    <w:p w14:paraId="4B2E8727" w14:textId="148BD124" w:rsidR="00F50F1D" w:rsidRPr="001C2D38" w:rsidRDefault="001C2D38" w:rsidP="00F02787">
      <w:r w:rsidRPr="001C2D38">
        <w:t>Tilbyder skal redegjøre for de tre mest relevante og viktigste oppdragene de siste tre årene.</w:t>
      </w:r>
    </w:p>
    <w:p w14:paraId="5303B01E" w14:textId="77777777" w:rsidR="00F50F1D" w:rsidRPr="00F02787" w:rsidRDefault="00F50F1D" w:rsidP="00C91980">
      <w:pPr>
        <w:spacing w:after="240"/>
      </w:pPr>
      <w:r w:rsidRPr="00F02787">
        <w:t xml:space="preserve">Listen benyttes av </w:t>
      </w:r>
      <w:r>
        <w:t>o</w:t>
      </w:r>
      <w:r w:rsidRPr="00F02787">
        <w:t xml:space="preserve">ppdragsgiver ved vurdering av </w:t>
      </w:r>
      <w:r>
        <w:t>t</w:t>
      </w:r>
      <w:r w:rsidRPr="00F02787">
        <w:t>ilbyders kvalifikasjoner</w:t>
      </w:r>
      <w:r>
        <w:t>.</w:t>
      </w: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3D7D4840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4F885DA4" w14:textId="77777777" w:rsidR="00F50F1D" w:rsidRPr="00F02787" w:rsidRDefault="00F50F1D" w:rsidP="00DD2FD0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F02787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77777777" w:rsidR="00F50F1D" w:rsidRPr="00F02787" w:rsidRDefault="00F50F1D" w:rsidP="00F02787">
            <w:r w:rsidRPr="00F02787">
              <w:t>Kontaktperson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F02787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7777777" w:rsidR="00F50F1D" w:rsidRPr="00F02787" w:rsidRDefault="00F50F1D" w:rsidP="00F02787">
            <w:r w:rsidRPr="00F02787">
              <w:t>Leveransens verdi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77777777" w:rsidR="00F50F1D" w:rsidRPr="00F02787" w:rsidRDefault="00F50F1D" w:rsidP="00F02787">
            <w:r w:rsidRPr="00F02787">
              <w:t>Leveransens tidspunkt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F02787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F4E9CB1" w14:textId="77777777" w:rsidR="00F50F1D" w:rsidRPr="00F02787" w:rsidRDefault="00F50F1D" w:rsidP="00F02787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6778028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19A19905" w14:textId="77777777" w:rsidR="00F50F1D" w:rsidRPr="00F02787" w:rsidRDefault="00F50F1D" w:rsidP="00DD2FD0">
            <w:pPr>
              <w:jc w:val="center"/>
            </w:pPr>
            <w:r w:rsidRPr="00F02787">
              <w:t>Leveranse 2</w:t>
            </w:r>
          </w:p>
        </w:tc>
      </w:tr>
      <w:tr w:rsidR="00F50F1D" w:rsidRPr="00F02787" w14:paraId="7DDCDD7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05A0E1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2CF9952E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1975D7F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289085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83D0F0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F467C5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8EB959E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60D7BBA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07EF181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E1CCF73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124F5150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2CE7C0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7B323E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63436E35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1F43F7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1D0886D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480E919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42D423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232E057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34D5410C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26EE2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13BB30D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0074966B" w14:textId="77777777" w:rsidR="00F50F1D" w:rsidRPr="00F02787" w:rsidRDefault="00F50F1D" w:rsidP="00DD2FD0">
            <w:pPr>
              <w:jc w:val="center"/>
            </w:pPr>
            <w:r w:rsidRPr="00F02787">
              <w:t>Leveranse 3</w:t>
            </w:r>
          </w:p>
        </w:tc>
      </w:tr>
      <w:tr w:rsidR="00F50F1D" w:rsidRPr="00F02787" w14:paraId="20A359BD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F4D2A6F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1E61952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EE6DA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5B666B7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18F3B6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A43918E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959328C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4DF4FABA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065AD4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33C237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65AE7259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3E6620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7B55AAF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53648F9D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C2B154B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84BD19B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1FB4F516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329164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BDCE951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4EF80B3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D453F5" w14:textId="21732CE9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CB60" w14:textId="77777777" w:rsidR="0027071B" w:rsidRDefault="0027071B" w:rsidP="008A6B54">
      <w:pPr>
        <w:spacing w:after="0" w:line="240" w:lineRule="auto"/>
      </w:pPr>
      <w:r>
        <w:separator/>
      </w:r>
    </w:p>
  </w:endnote>
  <w:endnote w:type="continuationSeparator" w:id="0">
    <w:p w14:paraId="6085F506" w14:textId="77777777" w:rsidR="0027071B" w:rsidRDefault="0027071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3BA89106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Vedlegg X – Svarskjema referanser, versjon 07-2023</w:t>
          </w:r>
        </w:p>
      </w:tc>
      <w:tc>
        <w:tcPr>
          <w:tcW w:w="2500" w:type="pct"/>
          <w:shd w:val="clear" w:color="auto" w:fill="auto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4AA8D313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0B5FF942" w:rsidR="004F084A" w:rsidRPr="00BD5AA6" w:rsidRDefault="00F50F1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19B1D" w14:textId="77777777" w:rsidR="0027071B" w:rsidRDefault="0027071B" w:rsidP="008A6B54">
      <w:pPr>
        <w:spacing w:after="0" w:line="240" w:lineRule="auto"/>
      </w:pPr>
      <w:r>
        <w:separator/>
      </w:r>
    </w:p>
  </w:footnote>
  <w:footnote w:type="continuationSeparator" w:id="0">
    <w:p w14:paraId="43F37613" w14:textId="77777777" w:rsidR="0027071B" w:rsidRDefault="0027071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7BB" w14:textId="0214AFC5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78A170" wp14:editId="52D64DA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78709B">
      <w:rPr>
        <w:sz w:val="18"/>
        <w:szCs w:val="18"/>
      </w:rPr>
      <w:t xml:space="preserve"> 2025/60295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C2D38"/>
    <w:rsid w:val="00234B11"/>
    <w:rsid w:val="0027071B"/>
    <w:rsid w:val="002C03B4"/>
    <w:rsid w:val="002C5C80"/>
    <w:rsid w:val="002D33F1"/>
    <w:rsid w:val="002E3C7F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7352D"/>
    <w:rsid w:val="006837C3"/>
    <w:rsid w:val="006F312A"/>
    <w:rsid w:val="006F764D"/>
    <w:rsid w:val="0076237F"/>
    <w:rsid w:val="00771457"/>
    <w:rsid w:val="0078709B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95A25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30EB4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DB3E80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50F1D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CA1995E5-B108-475E-BFA6-30827C2A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A7819C-BE1F-4167-A4F5-898DD8379F0C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a90512fe-4de1-4ea7-8f26-ffdbf02195f2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C4970A-2501-4A38-9E3A-F53AEFC99D51}"/>
</file>

<file path=customXml/itemProps4.xml><?xml version="1.0" encoding="utf-8"?>
<ds:datastoreItem xmlns:ds="http://schemas.openxmlformats.org/officeDocument/2006/customXml" ds:itemID="{3B090259-0476-4D67-B368-76F1C6C685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6</TotalTime>
  <Pages>1</Pages>
  <Words>141</Words>
  <Characters>749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Camilla Kastbakk Aagesen</cp:lastModifiedBy>
  <cp:revision>5</cp:revision>
  <dcterms:created xsi:type="dcterms:W3CDTF">2023-07-07T13:05:00Z</dcterms:created>
  <dcterms:modified xsi:type="dcterms:W3CDTF">2026-06-02T11:16:00Z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78900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