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5BD6342" w:rsidR="00ED2C35" w:rsidRDefault="00CA7E89" w:rsidP="00702D9C">
      <w:pPr>
        <w:pStyle w:val="Tittel"/>
      </w:pPr>
      <w:r>
        <w:t>Bilag B.2</w:t>
      </w:r>
      <w:r w:rsidR="007827E9" w:rsidRPr="007827E9">
        <w:t xml:space="preserve"> </w:t>
      </w:r>
      <w:r w:rsidR="00ED2C35">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31081FB" w:rsidR="00ED2C35" w:rsidRDefault="00ED2C35" w:rsidP="009F4D77">
      <w:pPr>
        <w:spacing w:after="0"/>
      </w:pPr>
      <w:r>
        <w:t>v</w:t>
      </w:r>
      <w:r w:rsidRPr="00A03D20">
        <w:t xml:space="preserve">/ </w:t>
      </w:r>
      <w:r w:rsidR="00A03D20" w:rsidRPr="00A03D20">
        <w:t>Od</w:t>
      </w:r>
      <w:r w:rsidR="000019EB">
        <w:t>d</w:t>
      </w:r>
      <w:r w:rsidR="00A03D20" w:rsidRPr="00A03D20">
        <w:t xml:space="preserve"> Pedersen</w:t>
      </w:r>
      <w:r w:rsidRPr="00A03D20">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r>
        <w:t>dd.mm.åååå</w:t>
      </w:r>
      <w:proofErr w:type="spell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127122F" w:rsidR="00ED2C35" w:rsidRPr="00ED2C35" w:rsidRDefault="00ED2C35" w:rsidP="009F4D77">
      <w:pPr>
        <w:pStyle w:val="Overskrift1"/>
        <w:rPr>
          <w:color w:val="1A588E" w:themeColor="background2" w:themeShade="80"/>
        </w:rPr>
      </w:pPr>
      <w:r>
        <w:t xml:space="preserve">Tilbudsbrev </w:t>
      </w:r>
      <w:r w:rsidR="00966F1F">
        <w:t>–</w:t>
      </w:r>
      <w:r>
        <w:t xml:space="preserve"> </w:t>
      </w:r>
      <w:r w:rsidR="00966F1F">
        <w:t xml:space="preserve">Sak </w:t>
      </w:r>
      <w:r w:rsidR="00F54B04" w:rsidRPr="00F54B04">
        <w:t>202</w:t>
      </w:r>
      <w:r w:rsidR="00D81A0A">
        <w:t>665494</w:t>
      </w:r>
      <w:r w:rsidR="00F54B04" w:rsidRPr="00F54B04">
        <w:t xml:space="preserve"> </w:t>
      </w:r>
      <w:r w:rsidR="00D81A0A">
        <w:t xml:space="preserve">Oppgradering SD-anlegg </w:t>
      </w:r>
      <w:r w:rsidR="00CF52EB">
        <w:t xml:space="preserve">til </w:t>
      </w:r>
      <w:r w:rsidR="007021DE">
        <w:t xml:space="preserve">Sykehuset Innlandet </w:t>
      </w:r>
      <w:r w:rsidR="00D81A0A">
        <w:t>Gjøvik</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39B90F0C" w:rsidR="00ED2C35" w:rsidRDefault="004D5CC3" w:rsidP="009F4D77">
      <w:r>
        <w:t>V</w:t>
      </w:r>
      <w:r w:rsidR="00ED2C35">
        <w:t xml:space="preserve">iser til </w:t>
      </w:r>
      <w:r w:rsidR="00ED2C35" w:rsidRPr="004D5CC3">
        <w:t>mottatt</w:t>
      </w:r>
      <w:r w:rsidR="00AB28E1" w:rsidRPr="004D5CC3">
        <w:t>e</w:t>
      </w:r>
      <w:r w:rsidR="00ED2C35" w:rsidRPr="004D5CC3">
        <w:t xml:space="preserve"> konkurranse</w:t>
      </w:r>
      <w:r w:rsidR="00AB28E1" w:rsidRPr="004D5CC3">
        <w:t xml:space="preserve">dokumenter og </w:t>
      </w:r>
      <w:r>
        <w:t xml:space="preserve">legger her ved </w:t>
      </w:r>
      <w:r w:rsidR="00ED2C35" w:rsidRPr="004D5CC3">
        <w:t xml:space="preserve">komplett </w:t>
      </w:r>
      <w:r w:rsidR="00ED2C35">
        <w:t>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1FE072BE" w14:textId="77777777" w:rsidR="006B14D1" w:rsidRDefault="006B14D1" w:rsidP="009F4D77"/>
    <w:p w14:paraId="501378E9" w14:textId="18C38560" w:rsidR="00ED2C35" w:rsidRDefault="00ED2C35" w:rsidP="009F4D77">
      <w:r>
        <w:t>Vi leverer tilbud etter følgende leverandørkonstellasjon:</w:t>
      </w:r>
    </w:p>
    <w:p w14:paraId="16126541" w14:textId="77777777" w:rsidR="00ED2C35" w:rsidRDefault="007B511B"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7B511B"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7B511B"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7B511B"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7B511B"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p w14:paraId="25ED3DFF" w14:textId="77777777" w:rsidR="00A03D20" w:rsidRDefault="00A03D20"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7B511B"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7B511B"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14A4ADF2" w:rsidR="00ED2C35" w:rsidRDefault="007B511B" w:rsidP="00394BCB">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Tilbudet inneholder taushetsbelagte opplysninger og sladdet tilbud, </w:t>
      </w:r>
      <w:r w:rsidR="00ED2C35">
        <w:t>og</w:t>
      </w:r>
      <w:r w:rsidR="00ED2C35" w:rsidRPr="00394BCB">
        <w:t xml:space="preserve"> Vedlegg </w:t>
      </w:r>
      <w:r w:rsidR="007827E9">
        <w:t>1</w:t>
      </w:r>
      <w:r w:rsidR="00ED2C35" w:rsidRPr="00394BCB">
        <w:t xml:space="preserve"> – </w:t>
      </w:r>
      <w:r w:rsidR="00ED2C35">
        <w:tab/>
      </w:r>
      <w:r w:rsidR="00ED2C35" w:rsidRPr="00394BCB">
        <w:t xml:space="preserve">«Bruksanvisning og begrunnelse for sladding av tilbud» </w:t>
      </w:r>
      <w:r w:rsidR="00ED2C35" w:rsidRPr="00C33D3A">
        <w:t>er fylt ut og lagt ved tilbude</w:t>
      </w:r>
      <w:r w:rsidR="00ED2C35">
        <w:t>t</w:t>
      </w:r>
      <w:r w:rsidR="00ED2C35" w:rsidRPr="00394BCB">
        <w:t xml:space="preserve">.    </w:t>
      </w:r>
    </w:p>
    <w:p w14:paraId="1D8B6AC7" w14:textId="77777777" w:rsidR="00ED2C35" w:rsidRDefault="00ED2C35" w:rsidP="00394BCB"/>
    <w:p w14:paraId="011813C5" w14:textId="07DC38B0" w:rsidR="00512B3B" w:rsidRPr="00512B3B" w:rsidRDefault="007B511B" w:rsidP="00512B3B">
      <w:r w:rsidRPr="007B511B">
        <w:t>Tilbudsbrevet er ikke signert manuelt, da tilbud levert av innlogget bruker via tilbyders profil i oppdragsgivers konkurransegjennomføringsverktøy (KGV) anses som et bindende tilbud.</w:t>
      </w:r>
    </w:p>
    <w:sectPr w:rsidR="00512B3B" w:rsidRPr="00512B3B" w:rsidSect="00CF7E25">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7B99B" w14:textId="77777777" w:rsidR="00924653" w:rsidRDefault="00924653" w:rsidP="008A6B54">
      <w:pPr>
        <w:spacing w:after="0" w:line="240" w:lineRule="auto"/>
      </w:pPr>
      <w:r>
        <w:separator/>
      </w:r>
    </w:p>
  </w:endnote>
  <w:endnote w:type="continuationSeparator" w:id="0">
    <w:p w14:paraId="56A5A401" w14:textId="77777777" w:rsidR="00924653" w:rsidRDefault="0092465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D754E8" w:rsidRPr="00907B33" w14:paraId="7F5F6959"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B78175" w14:textId="6BD48F39" w:rsidR="00D754E8" w:rsidRPr="005649C8" w:rsidRDefault="00ED2C35" w:rsidP="00D754E8">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07-2023</w:t>
          </w:r>
        </w:p>
      </w:tc>
      <w:tc>
        <w:tcPr>
          <w:tcW w:w="2500" w:type="pct"/>
          <w:shd w:val="clear" w:color="auto" w:fill="auto"/>
        </w:tcPr>
        <w:p w14:paraId="06EE4F28" w14:textId="31803E90" w:rsidR="00D754E8" w:rsidRPr="00907B33" w:rsidRDefault="00D754E8" w:rsidP="00D754E8">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sidR="004E2DC5">
            <w:rPr>
              <w:bCs/>
              <w:noProof/>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sidR="004E2DC5">
            <w:rPr>
              <w:bCs/>
              <w:noProof/>
              <w:color w:val="003087" w:themeColor="text2"/>
              <w:sz w:val="18"/>
              <w:szCs w:val="18"/>
            </w:rPr>
            <w:t>2</w:t>
          </w:r>
          <w:r w:rsidRPr="00907B33">
            <w:rPr>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7A4BDC90" w:rsidR="00EE4C97" w:rsidRPr="005649C8" w:rsidRDefault="00EE4C97" w:rsidP="007827E9">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07-2023</w:t>
          </w:r>
        </w:p>
      </w:tc>
      <w:tc>
        <w:tcPr>
          <w:tcW w:w="2500" w:type="pct"/>
          <w:shd w:val="clear" w:color="auto" w:fill="auto"/>
        </w:tcPr>
        <w:p w14:paraId="7C392B32" w14:textId="0808C8CC"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sidR="004E2DC5" w:rsidRPr="004E2DC5">
            <w:rPr>
              <w:b w:val="0"/>
              <w:bCs/>
              <w:noProof/>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sidR="004E2DC5" w:rsidRPr="004E2DC5">
            <w:rPr>
              <w:b w:val="0"/>
              <w:bCs/>
              <w:noProof/>
              <w:color w:val="003087" w:themeColor="text2"/>
              <w:sz w:val="18"/>
              <w:szCs w:val="18"/>
            </w:rPr>
            <w:t>2</w:t>
          </w:r>
          <w:r w:rsidRPr="00907B33">
            <w:rPr>
              <w:bCs/>
              <w:color w:val="003087" w:themeColor="text2"/>
              <w:sz w:val="18"/>
              <w:szCs w:val="18"/>
            </w:rPr>
            <w:fldChar w:fldCharType="end"/>
          </w: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4A0A" w14:textId="77777777" w:rsidR="00924653" w:rsidRDefault="00924653" w:rsidP="008A6B54">
      <w:pPr>
        <w:spacing w:after="0" w:line="240" w:lineRule="auto"/>
      </w:pPr>
      <w:r>
        <w:separator/>
      </w:r>
    </w:p>
  </w:footnote>
  <w:footnote w:type="continuationSeparator" w:id="0">
    <w:p w14:paraId="3B0B0338" w14:textId="77777777" w:rsidR="00924653" w:rsidRDefault="00924653"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51569314" w:rsidR="00EE4C97" w:rsidRPr="008C337A" w:rsidRDefault="00EE4C97" w:rsidP="00EE4C97">
    <w:pPr>
      <w:pStyle w:val="Topptek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65328"/>
    <w:multiLevelType w:val="hybridMultilevel"/>
    <w:tmpl w:val="553AECA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366448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35"/>
    <w:rsid w:val="000019EB"/>
    <w:rsid w:val="00004EF1"/>
    <w:rsid w:val="0000694E"/>
    <w:rsid w:val="00015DC8"/>
    <w:rsid w:val="000169B0"/>
    <w:rsid w:val="000234BC"/>
    <w:rsid w:val="0003302D"/>
    <w:rsid w:val="00037EEC"/>
    <w:rsid w:val="00061D42"/>
    <w:rsid w:val="0006252C"/>
    <w:rsid w:val="00117640"/>
    <w:rsid w:val="00126DFE"/>
    <w:rsid w:val="001D285C"/>
    <w:rsid w:val="00223C66"/>
    <w:rsid w:val="00293F96"/>
    <w:rsid w:val="00296809"/>
    <w:rsid w:val="002C15AE"/>
    <w:rsid w:val="002C68A4"/>
    <w:rsid w:val="002D7831"/>
    <w:rsid w:val="002E1374"/>
    <w:rsid w:val="002F484A"/>
    <w:rsid w:val="00311005"/>
    <w:rsid w:val="0031327C"/>
    <w:rsid w:val="0031420F"/>
    <w:rsid w:val="0032296D"/>
    <w:rsid w:val="00324ECD"/>
    <w:rsid w:val="003360C2"/>
    <w:rsid w:val="0035226D"/>
    <w:rsid w:val="00361661"/>
    <w:rsid w:val="003818B1"/>
    <w:rsid w:val="003866CB"/>
    <w:rsid w:val="003A40F1"/>
    <w:rsid w:val="003B1248"/>
    <w:rsid w:val="003B1385"/>
    <w:rsid w:val="003B1F89"/>
    <w:rsid w:val="003B618D"/>
    <w:rsid w:val="003F69CF"/>
    <w:rsid w:val="00400A8F"/>
    <w:rsid w:val="00402EAE"/>
    <w:rsid w:val="00423A6F"/>
    <w:rsid w:val="00434289"/>
    <w:rsid w:val="00453FF8"/>
    <w:rsid w:val="004652A9"/>
    <w:rsid w:val="00470946"/>
    <w:rsid w:val="0047732F"/>
    <w:rsid w:val="004B54E4"/>
    <w:rsid w:val="004D5CC3"/>
    <w:rsid w:val="004E09B0"/>
    <w:rsid w:val="004E2DC5"/>
    <w:rsid w:val="004F084A"/>
    <w:rsid w:val="00512B3B"/>
    <w:rsid w:val="005649C8"/>
    <w:rsid w:val="005677AD"/>
    <w:rsid w:val="005703FD"/>
    <w:rsid w:val="005E52EF"/>
    <w:rsid w:val="006440C5"/>
    <w:rsid w:val="0065583A"/>
    <w:rsid w:val="0067125F"/>
    <w:rsid w:val="006A31C8"/>
    <w:rsid w:val="006B14D1"/>
    <w:rsid w:val="006C6DD4"/>
    <w:rsid w:val="007021DE"/>
    <w:rsid w:val="00725453"/>
    <w:rsid w:val="00746D1D"/>
    <w:rsid w:val="0076237F"/>
    <w:rsid w:val="007637AF"/>
    <w:rsid w:val="00771457"/>
    <w:rsid w:val="0078030B"/>
    <w:rsid w:val="007827E9"/>
    <w:rsid w:val="007B511B"/>
    <w:rsid w:val="007C3570"/>
    <w:rsid w:val="007E3283"/>
    <w:rsid w:val="0082344F"/>
    <w:rsid w:val="00877EFA"/>
    <w:rsid w:val="00884491"/>
    <w:rsid w:val="00886A50"/>
    <w:rsid w:val="00886F42"/>
    <w:rsid w:val="00895006"/>
    <w:rsid w:val="008A1521"/>
    <w:rsid w:val="008A282B"/>
    <w:rsid w:val="008A6B54"/>
    <w:rsid w:val="008C337A"/>
    <w:rsid w:val="008C5FE7"/>
    <w:rsid w:val="008D6323"/>
    <w:rsid w:val="008F5713"/>
    <w:rsid w:val="009048D8"/>
    <w:rsid w:val="009164C8"/>
    <w:rsid w:val="00924653"/>
    <w:rsid w:val="0093210C"/>
    <w:rsid w:val="00955B86"/>
    <w:rsid w:val="00960F23"/>
    <w:rsid w:val="00966F1F"/>
    <w:rsid w:val="00986401"/>
    <w:rsid w:val="0099346C"/>
    <w:rsid w:val="00997FBC"/>
    <w:rsid w:val="009A5C87"/>
    <w:rsid w:val="009A5F3F"/>
    <w:rsid w:val="009B7201"/>
    <w:rsid w:val="009B75AD"/>
    <w:rsid w:val="009C7E5D"/>
    <w:rsid w:val="009F7F53"/>
    <w:rsid w:val="00A03D20"/>
    <w:rsid w:val="00A140E5"/>
    <w:rsid w:val="00A61228"/>
    <w:rsid w:val="00A6611B"/>
    <w:rsid w:val="00A85927"/>
    <w:rsid w:val="00AA1652"/>
    <w:rsid w:val="00AA534E"/>
    <w:rsid w:val="00AB28E1"/>
    <w:rsid w:val="00AC5CB9"/>
    <w:rsid w:val="00AD075B"/>
    <w:rsid w:val="00AE0576"/>
    <w:rsid w:val="00B05D35"/>
    <w:rsid w:val="00B254A8"/>
    <w:rsid w:val="00B44F6E"/>
    <w:rsid w:val="00B5249A"/>
    <w:rsid w:val="00B81843"/>
    <w:rsid w:val="00C06097"/>
    <w:rsid w:val="00C22FA0"/>
    <w:rsid w:val="00C34C7E"/>
    <w:rsid w:val="00C37AEC"/>
    <w:rsid w:val="00C40C0D"/>
    <w:rsid w:val="00C41A01"/>
    <w:rsid w:val="00C71456"/>
    <w:rsid w:val="00C77073"/>
    <w:rsid w:val="00C83B9B"/>
    <w:rsid w:val="00C842A1"/>
    <w:rsid w:val="00CA7E89"/>
    <w:rsid w:val="00CD384B"/>
    <w:rsid w:val="00CE4967"/>
    <w:rsid w:val="00CF52EB"/>
    <w:rsid w:val="00CF7E25"/>
    <w:rsid w:val="00D0738E"/>
    <w:rsid w:val="00D322D4"/>
    <w:rsid w:val="00D754E8"/>
    <w:rsid w:val="00D81A0A"/>
    <w:rsid w:val="00DA509D"/>
    <w:rsid w:val="00DA7791"/>
    <w:rsid w:val="00DB76FE"/>
    <w:rsid w:val="00DD114B"/>
    <w:rsid w:val="00DF1D6A"/>
    <w:rsid w:val="00DF2A10"/>
    <w:rsid w:val="00E3138E"/>
    <w:rsid w:val="00E47AF2"/>
    <w:rsid w:val="00E738D2"/>
    <w:rsid w:val="00EA470F"/>
    <w:rsid w:val="00EB13E8"/>
    <w:rsid w:val="00EB5F17"/>
    <w:rsid w:val="00ED29B3"/>
    <w:rsid w:val="00ED2C35"/>
    <w:rsid w:val="00EE4C97"/>
    <w:rsid w:val="00F10800"/>
    <w:rsid w:val="00F21B42"/>
    <w:rsid w:val="00F22DA7"/>
    <w:rsid w:val="00F3344C"/>
    <w:rsid w:val="00F54B04"/>
    <w:rsid w:val="00F61567"/>
    <w:rsid w:val="00F6667E"/>
    <w:rsid w:val="00F87147"/>
    <w:rsid w:val="00F93345"/>
    <w:rsid w:val="00FA1CD0"/>
    <w:rsid w:val="00FC3ADE"/>
    <w:rsid w:val="00FD4E58"/>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32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kian\Sykehusinnkj&#248;p%20HF\Intranett%20-%20Grunnmaler\Maler%20Sykehusinnkj&#248;p\Sykehusinnkj&#248;p%20-%20mal%20med%20adresse.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FCE00CBE3D0E40875A6B4A9D772F88" ma:contentTypeVersion="3" ma:contentTypeDescription="Opprett et nytt dokument." ma:contentTypeScope="" ma:versionID="800edc05e85bea8afdbe99fb44dbfb8c">
  <xsd:schema xmlns:xsd="http://www.w3.org/2001/XMLSchema" xmlns:xs="http://www.w3.org/2001/XMLSchema" xmlns:p="http://schemas.microsoft.com/office/2006/metadata/properties" xmlns:ns2="68d0075f-dbaa-460c-bc53-9e7002d408eb" targetNamespace="http://schemas.microsoft.com/office/2006/metadata/properties" ma:root="true" ma:fieldsID="ed350700b7689901a86e3f652d15aaed" ns2:_="">
    <xsd:import namespace="68d0075f-dbaa-460c-bc53-9e7002d408e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d0075f-dbaa-460c-bc53-9e7002d408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C8129-DF49-4464-8DA2-56E342D0D359}">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F147BE-837F-4116-B43B-093FD7F8B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0075f-dbaa-460c-bc53-9e7002d408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adresse</Template>
  <TotalTime>2</TotalTime>
  <Pages>2</Pages>
  <Words>307</Words>
  <Characters>1629</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5</cp:revision>
  <dcterms:created xsi:type="dcterms:W3CDTF">2026-03-04T11:52:00Z</dcterms:created>
  <dcterms:modified xsi:type="dcterms:W3CDTF">2026-06-19T08:30:00Z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0x010100D8FCE00CBE3D0E40875A6B4A9D772F88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ediaServiceImageTags">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