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11290883" w:rsidR="0000056A" w:rsidRDefault="00A767DB" w:rsidP="00AD5FF7">
      <w:pPr>
        <w:pStyle w:val="Tittel"/>
      </w:pPr>
      <w:r>
        <w:t xml:space="preserve">Bilag B.3 </w:t>
      </w:r>
      <w:r w:rsidR="0088395D" w:rsidRPr="0088395D">
        <w:t>Informasjon om tilbyder</w:t>
      </w:r>
    </w:p>
    <w:p w14:paraId="5C3F50FC" w14:textId="14DEA00C" w:rsidR="0000056A" w:rsidRDefault="0000056A" w:rsidP="00146AAC">
      <w:pPr>
        <w:pStyle w:val="Undertittel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1F300E2F" w:rsidR="00536112" w:rsidRDefault="00536112" w:rsidP="002A369E">
            <w:pPr>
              <w:rPr>
                <w:b w:val="0"/>
              </w:rPr>
            </w:pPr>
            <w:r>
              <w:t>Informasjon om søker/tilbyder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536112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536112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536112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536112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536112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536112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536112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536112">
        <w:tc>
          <w:tcPr>
            <w:tcW w:w="3681" w:type="dxa"/>
          </w:tcPr>
          <w:p w14:paraId="48637A9D" w14:textId="77777777" w:rsidR="0000056A" w:rsidRDefault="0000056A" w:rsidP="002A369E">
            <w:r>
              <w:t xml:space="preserve">Postadresse for evt.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536112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536112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536112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536112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536112" w14:paraId="576E256D" w14:textId="77777777" w:rsidTr="00536112">
        <w:tc>
          <w:tcPr>
            <w:tcW w:w="3681" w:type="dxa"/>
          </w:tcPr>
          <w:p w14:paraId="3D9C0CED" w14:textId="77777777" w:rsidR="00536112" w:rsidRDefault="00536112" w:rsidP="002A369E">
            <w:r>
              <w:t>Ordrekontor telefon</w:t>
            </w:r>
          </w:p>
        </w:tc>
        <w:tc>
          <w:tcPr>
            <w:tcW w:w="5356" w:type="dxa"/>
          </w:tcPr>
          <w:p w14:paraId="2F291DEF" w14:textId="77777777" w:rsidR="00536112" w:rsidRDefault="00536112" w:rsidP="002A369E"/>
        </w:tc>
      </w:tr>
      <w:tr w:rsidR="0000056A" w14:paraId="3E2B8765" w14:textId="77777777" w:rsidTr="00536112">
        <w:tc>
          <w:tcPr>
            <w:tcW w:w="3681" w:type="dxa"/>
          </w:tcPr>
          <w:p w14:paraId="379EAB01" w14:textId="77777777" w:rsidR="0000056A" w:rsidRDefault="0000056A" w:rsidP="002A369E">
            <w:r>
              <w:t>E-postadresse for ordremottak</w:t>
            </w:r>
          </w:p>
        </w:tc>
        <w:tc>
          <w:tcPr>
            <w:tcW w:w="5356" w:type="dxa"/>
          </w:tcPr>
          <w:p w14:paraId="5D13081F" w14:textId="77777777" w:rsidR="0000056A" w:rsidRDefault="0000056A" w:rsidP="002A369E"/>
        </w:tc>
      </w:tr>
      <w:tr w:rsidR="0000056A" w14:paraId="357B9680" w14:textId="77777777" w:rsidTr="00536112">
        <w:tc>
          <w:tcPr>
            <w:tcW w:w="3681" w:type="dxa"/>
          </w:tcPr>
          <w:p w14:paraId="26F60A61" w14:textId="77777777" w:rsidR="0000056A" w:rsidRDefault="0000056A" w:rsidP="002A369E">
            <w:r>
              <w:t>E-postadresse til fakturaansvarlig</w:t>
            </w:r>
          </w:p>
        </w:tc>
        <w:tc>
          <w:tcPr>
            <w:tcW w:w="5356" w:type="dxa"/>
          </w:tcPr>
          <w:p w14:paraId="47F8F92A" w14:textId="77777777" w:rsidR="0000056A" w:rsidRDefault="0000056A" w:rsidP="002A369E"/>
        </w:tc>
      </w:tr>
    </w:tbl>
    <w:p w14:paraId="6A2DE26F" w14:textId="7D54ADC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092BDEF" w:rsidR="00536112" w:rsidRDefault="00536112" w:rsidP="002A369E">
            <w:r>
              <w:t>Faglig ansvarlig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2877F8F" w:rsidR="00536112" w:rsidRDefault="00536112" w:rsidP="002A369E">
            <w:r>
              <w:t>Avtaleansvarlig/Avtaleforvalter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5EEE274F" w14:textId="7166DDDC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53599" w14:paraId="22B27279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3C4DE3E2" w14:textId="7FF17E61" w:rsidR="00953599" w:rsidRDefault="00953599" w:rsidP="002A369E">
            <w:r>
              <w:t>Informasjon</w:t>
            </w:r>
          </w:p>
        </w:tc>
        <w:tc>
          <w:tcPr>
            <w:tcW w:w="5379" w:type="dxa"/>
          </w:tcPr>
          <w:p w14:paraId="132C39CF" w14:textId="2414B5B2" w:rsidR="00953599" w:rsidRDefault="00953599" w:rsidP="002A369E">
            <w:r w:rsidRPr="00953599">
              <w:t>Sett inn under</w:t>
            </w:r>
          </w:p>
        </w:tc>
      </w:tr>
      <w:tr w:rsidR="0000056A" w14:paraId="646A76CC" w14:textId="77777777" w:rsidTr="00953599">
        <w:tc>
          <w:tcPr>
            <w:tcW w:w="3681" w:type="dxa"/>
          </w:tcPr>
          <w:p w14:paraId="5631683A" w14:textId="7C039F64" w:rsidR="0000056A" w:rsidRDefault="0000056A" w:rsidP="002A369E">
            <w:r>
              <w:t>Bankkontonummer</w:t>
            </w:r>
          </w:p>
        </w:tc>
        <w:tc>
          <w:tcPr>
            <w:tcW w:w="5379" w:type="dxa"/>
          </w:tcPr>
          <w:p w14:paraId="40785BE7" w14:textId="77777777" w:rsidR="0000056A" w:rsidRDefault="0000056A" w:rsidP="002A369E"/>
        </w:tc>
      </w:tr>
      <w:tr w:rsidR="00953599" w14:paraId="5CF12F7C" w14:textId="77777777" w:rsidTr="00AB7583">
        <w:tc>
          <w:tcPr>
            <w:tcW w:w="3681" w:type="dxa"/>
          </w:tcPr>
          <w:p w14:paraId="635C4DB1" w14:textId="77777777" w:rsidR="00953599" w:rsidRDefault="00953599" w:rsidP="002A369E">
            <w:r>
              <w:t>IBAN-nummer /Swift kode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5379" w:type="dxa"/>
          </w:tcPr>
          <w:p w14:paraId="70F0B233" w14:textId="77777777" w:rsidR="00953599" w:rsidRDefault="00953599" w:rsidP="002A369E"/>
        </w:tc>
      </w:tr>
      <w:tr w:rsidR="0000056A" w14:paraId="51C50C7B" w14:textId="77777777" w:rsidTr="00953599">
        <w:tc>
          <w:tcPr>
            <w:tcW w:w="3681" w:type="dxa"/>
          </w:tcPr>
          <w:p w14:paraId="2BB783B0" w14:textId="77777777" w:rsidR="0000056A" w:rsidRPr="00DC1AEF" w:rsidRDefault="0000056A" w:rsidP="002A369E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3A43B009" w14:textId="77777777" w:rsidR="0000056A" w:rsidRDefault="0000056A" w:rsidP="002A369E"/>
        </w:tc>
      </w:tr>
    </w:tbl>
    <w:p w14:paraId="2B5F65BC" w14:textId="18865B48" w:rsidR="00512B3B" w:rsidRPr="00512B3B" w:rsidRDefault="00512B3B" w:rsidP="0088395D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E3962" w14:textId="77777777" w:rsidR="00C73616" w:rsidRDefault="00C73616" w:rsidP="008A6B54">
      <w:pPr>
        <w:spacing w:after="0" w:line="240" w:lineRule="auto"/>
      </w:pPr>
      <w:r>
        <w:separator/>
      </w:r>
    </w:p>
  </w:endnote>
  <w:endnote w:type="continuationSeparator" w:id="0">
    <w:p w14:paraId="4F4229B2" w14:textId="77777777" w:rsidR="00C73616" w:rsidRDefault="00C7361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6551A6A7" w:rsidR="0001190D" w:rsidRPr="00BD5AA6" w:rsidRDefault="0000056A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3C3D1B">
            <w:rPr>
              <w:b w:val="0"/>
              <w:bCs/>
              <w:color w:val="003087" w:themeColor="text2"/>
              <w:sz w:val="18"/>
              <w:szCs w:val="18"/>
            </w:rPr>
            <w:t>2</w:t>
          </w:r>
          <w:r w:rsidR="003C3D1B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 w:rsidRPr="0000056A">
            <w:rPr>
              <w:b w:val="0"/>
              <w:bCs/>
              <w:color w:val="003087" w:themeColor="text2"/>
              <w:sz w:val="18"/>
              <w:szCs w:val="18"/>
            </w:rPr>
            <w:t>Informasjon om søker_tilbyder, versjon 07-2023</w:t>
          </w:r>
        </w:p>
      </w:tc>
      <w:tc>
        <w:tcPr>
          <w:tcW w:w="2500" w:type="pct"/>
          <w:shd w:val="clear" w:color="auto" w:fill="auto"/>
        </w:tcPr>
        <w:p w14:paraId="13B6C733" w14:textId="58F10212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8395D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88395D">
            <w:rPr>
              <w:b/>
              <w:bCs/>
              <w:noProof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5"/>
      <w:gridCol w:w="4536"/>
    </w:tblGrid>
    <w:tr w:rsidR="004F084A" w:rsidRPr="00907B33" w14:paraId="3AB185F4" w14:textId="77777777" w:rsidTr="00310A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10A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4EE41260" w:rsidR="004F084A" w:rsidRPr="00BD5AA6" w:rsidRDefault="0088395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88395D">
            <w:rPr>
              <w:b w:val="0"/>
              <w:bCs/>
              <w:color w:val="003087" w:themeColor="text2"/>
              <w:sz w:val="18"/>
              <w:szCs w:val="18"/>
            </w:rPr>
            <w:t>Informasjon om tilbyder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  <w:shd w:val="clear" w:color="auto" w:fill="auto"/>
        </w:tcPr>
        <w:p w14:paraId="333B7A05" w14:textId="09938E3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1B4D88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="001B4D88">
            <w:rPr>
              <w:b/>
              <w:bCs/>
              <w:noProof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  <w:tr w:rsidR="00310A41" w:rsidRPr="00907B33" w14:paraId="462610CB" w14:textId="77777777" w:rsidTr="00310A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BC80744" w14:textId="77777777" w:rsidR="00310A41" w:rsidRPr="0088395D" w:rsidRDefault="00310A41" w:rsidP="004F084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53CBA281" w14:textId="77777777" w:rsidR="00310A41" w:rsidRPr="00907B33" w:rsidRDefault="00310A41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65730" w14:textId="77777777" w:rsidR="00C73616" w:rsidRDefault="00C73616" w:rsidP="008A6B54">
      <w:pPr>
        <w:spacing w:after="0" w:line="240" w:lineRule="auto"/>
      </w:pPr>
      <w:r>
        <w:separator/>
      </w:r>
    </w:p>
  </w:footnote>
  <w:footnote w:type="continuationSeparator" w:id="0">
    <w:p w14:paraId="50A35269" w14:textId="77777777" w:rsidR="00C73616" w:rsidRDefault="00C73616" w:rsidP="008A6B54">
      <w:pPr>
        <w:spacing w:after="0" w:line="240" w:lineRule="auto"/>
      </w:pPr>
      <w:r>
        <w:continuationSeparator/>
      </w:r>
    </w:p>
  </w:footnote>
  <w:footnote w:id="1">
    <w:p w14:paraId="73282B1E" w14:textId="77777777" w:rsidR="00953599" w:rsidRDefault="00953599" w:rsidP="00C73731">
      <w:pPr>
        <w:pStyle w:val="Fotnotetekst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60288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  <w:lang w:eastAsia="nb-NO"/>
      </w:rPr>
      <w:drawing>
        <wp:anchor distT="0" distB="0" distL="114300" distR="114300" simplePos="0" relativeHeight="251659264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56A"/>
    <w:rsid w:val="0000056A"/>
    <w:rsid w:val="0001190D"/>
    <w:rsid w:val="000169B0"/>
    <w:rsid w:val="00055201"/>
    <w:rsid w:val="00061D42"/>
    <w:rsid w:val="00066FAD"/>
    <w:rsid w:val="000A2476"/>
    <w:rsid w:val="000E3D69"/>
    <w:rsid w:val="000F11A5"/>
    <w:rsid w:val="001457DD"/>
    <w:rsid w:val="00146AAC"/>
    <w:rsid w:val="00172E83"/>
    <w:rsid w:val="00174C26"/>
    <w:rsid w:val="001850FF"/>
    <w:rsid w:val="001B4D88"/>
    <w:rsid w:val="00234B11"/>
    <w:rsid w:val="002572B9"/>
    <w:rsid w:val="00260EC7"/>
    <w:rsid w:val="002C03B4"/>
    <w:rsid w:val="002C5C80"/>
    <w:rsid w:val="002D15E7"/>
    <w:rsid w:val="002D33F1"/>
    <w:rsid w:val="002F02A9"/>
    <w:rsid w:val="002F21B1"/>
    <w:rsid w:val="00310A41"/>
    <w:rsid w:val="00311005"/>
    <w:rsid w:val="00324ECD"/>
    <w:rsid w:val="00332AF1"/>
    <w:rsid w:val="003576B2"/>
    <w:rsid w:val="003C3D1B"/>
    <w:rsid w:val="003C7810"/>
    <w:rsid w:val="003D3F41"/>
    <w:rsid w:val="00400A8F"/>
    <w:rsid w:val="00402D9E"/>
    <w:rsid w:val="00402EAE"/>
    <w:rsid w:val="0040518B"/>
    <w:rsid w:val="00421342"/>
    <w:rsid w:val="0047732F"/>
    <w:rsid w:val="00486A77"/>
    <w:rsid w:val="004B54E4"/>
    <w:rsid w:val="004D5F5E"/>
    <w:rsid w:val="004E010B"/>
    <w:rsid w:val="004F084A"/>
    <w:rsid w:val="00512B3B"/>
    <w:rsid w:val="00522354"/>
    <w:rsid w:val="005320EB"/>
    <w:rsid w:val="00536112"/>
    <w:rsid w:val="005703FD"/>
    <w:rsid w:val="005E3FC0"/>
    <w:rsid w:val="005E61C2"/>
    <w:rsid w:val="005F5862"/>
    <w:rsid w:val="00662044"/>
    <w:rsid w:val="006837C3"/>
    <w:rsid w:val="006E4C9E"/>
    <w:rsid w:val="006F312A"/>
    <w:rsid w:val="00720FB1"/>
    <w:rsid w:val="007461AE"/>
    <w:rsid w:val="0076237F"/>
    <w:rsid w:val="00771457"/>
    <w:rsid w:val="00790F1A"/>
    <w:rsid w:val="007D00AD"/>
    <w:rsid w:val="007D4872"/>
    <w:rsid w:val="007F13FF"/>
    <w:rsid w:val="0081186E"/>
    <w:rsid w:val="0082344F"/>
    <w:rsid w:val="0088395D"/>
    <w:rsid w:val="00884491"/>
    <w:rsid w:val="008961BF"/>
    <w:rsid w:val="008A1521"/>
    <w:rsid w:val="008A6B54"/>
    <w:rsid w:val="008F2B11"/>
    <w:rsid w:val="00907B33"/>
    <w:rsid w:val="00943B6B"/>
    <w:rsid w:val="00953599"/>
    <w:rsid w:val="0099346C"/>
    <w:rsid w:val="009A3E11"/>
    <w:rsid w:val="009B4D02"/>
    <w:rsid w:val="009C7E5D"/>
    <w:rsid w:val="009F7F53"/>
    <w:rsid w:val="00A13B9A"/>
    <w:rsid w:val="00A306FD"/>
    <w:rsid w:val="00A659C6"/>
    <w:rsid w:val="00A767DB"/>
    <w:rsid w:val="00AA1652"/>
    <w:rsid w:val="00AD6AA6"/>
    <w:rsid w:val="00AE3BC9"/>
    <w:rsid w:val="00B254A8"/>
    <w:rsid w:val="00B30A4F"/>
    <w:rsid w:val="00B656CC"/>
    <w:rsid w:val="00BA795D"/>
    <w:rsid w:val="00BC7511"/>
    <w:rsid w:val="00BD5AA6"/>
    <w:rsid w:val="00C06097"/>
    <w:rsid w:val="00C37AEC"/>
    <w:rsid w:val="00C73616"/>
    <w:rsid w:val="00C80220"/>
    <w:rsid w:val="00CB354A"/>
    <w:rsid w:val="00CC0CDA"/>
    <w:rsid w:val="00D0738E"/>
    <w:rsid w:val="00D25402"/>
    <w:rsid w:val="00D549FA"/>
    <w:rsid w:val="00D758FB"/>
    <w:rsid w:val="00D869B4"/>
    <w:rsid w:val="00DE244A"/>
    <w:rsid w:val="00E02379"/>
    <w:rsid w:val="00E3138E"/>
    <w:rsid w:val="00EA45CB"/>
    <w:rsid w:val="00EB13E8"/>
    <w:rsid w:val="00EB5F17"/>
    <w:rsid w:val="00ED29B3"/>
    <w:rsid w:val="00F015BC"/>
    <w:rsid w:val="00F139BA"/>
    <w:rsid w:val="00F141F6"/>
    <w:rsid w:val="00F22DA7"/>
    <w:rsid w:val="00F300FC"/>
    <w:rsid w:val="00F3117C"/>
    <w:rsid w:val="00F3344C"/>
    <w:rsid w:val="00F41C6A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Revisjon">
    <w:name w:val="Revision"/>
    <w:hidden/>
    <w:uiPriority w:val="99"/>
    <w:semiHidden/>
    <w:rsid w:val="004D5F5E"/>
    <w:pPr>
      <w:spacing w:after="0" w:line="240" w:lineRule="auto"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883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8395D"/>
    <w:rPr>
      <w:rFonts w:ascii="Segoe UI" w:hAnsi="Segoe UI" w:cs="Segoe UI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46AA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46AAC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ian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FCE00CBE3D0E40875A6B4A9D772F88" ma:contentTypeVersion="3" ma:contentTypeDescription="Opprett et nytt dokument." ma:contentTypeScope="" ma:versionID="800edc05e85bea8afdbe99fb44dbfb8c">
  <xsd:schema xmlns:xsd="http://www.w3.org/2001/XMLSchema" xmlns:xs="http://www.w3.org/2001/XMLSchema" xmlns:p="http://schemas.microsoft.com/office/2006/metadata/properties" xmlns:ns2="68d0075f-dbaa-460c-bc53-9e7002d408eb" targetNamespace="http://schemas.microsoft.com/office/2006/metadata/properties" ma:root="true" ma:fieldsID="ed350700b7689901a86e3f652d15aaed" ns2:_="">
    <xsd:import namespace="68d0075f-dbaa-460c-bc53-9e7002d408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0075f-dbaa-460c-bc53-9e7002d408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F32A06-CE95-4271-ABE2-CF5A5F8964C1}">
  <ds:schemaRefs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68d0075f-dbaa-460c-bc53-9e7002d408eb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D09E196-F0C1-429D-A526-CCE5BC7DA8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E9ECF2-F4EE-43CF-A75A-1F8824100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0075f-dbaa-460c-bc53-9e7002d40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</TotalTime>
  <Pages>1</Pages>
  <Words>122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Odd Pedersen</cp:lastModifiedBy>
  <cp:revision>3</cp:revision>
  <dcterms:created xsi:type="dcterms:W3CDTF">2026-03-04T11:54:00Z</dcterms:created>
  <dcterms:modified xsi:type="dcterms:W3CDTF">2026-06-17T11:46:00Z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0x010100D8FCE00CBE3D0E40875A6B4A9D772F88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SHIStatus">
    <vt:lpwstr>1;#Kladd|b4b6a614-00e1-4169-90bb-f9dbedae6a98</vt:lpwstr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</Properties>
</file>