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0E0D3" w14:textId="711D0ACE" w:rsidR="00BF1ABA" w:rsidRDefault="009A3239" w:rsidP="008C6F9F">
      <w:pPr>
        <w:pStyle w:val="Tittel"/>
      </w:pPr>
      <w:r>
        <w:t>Bilag B.5</w:t>
      </w:r>
      <w:r w:rsidR="001C3352" w:rsidRPr="001C3352">
        <w:t xml:space="preserve"> </w:t>
      </w:r>
      <w:r w:rsidR="00BF1ABA">
        <w:t>Forpliktelseserklæring</w:t>
      </w:r>
    </w:p>
    <w:p w14:paraId="006774AD" w14:textId="30569A7B" w:rsidR="00A85872" w:rsidRDefault="00A85872" w:rsidP="008C6F9F">
      <w:r>
        <w:tab/>
      </w:r>
    </w:p>
    <w:p w14:paraId="1BF3CF44" w14:textId="6D70F59C" w:rsidR="00A85872" w:rsidRDefault="00A85872" w:rsidP="008C6F9F">
      <w:r>
        <w:t xml:space="preserve">Denne erklæringen gjelder </w:t>
      </w:r>
      <w:r w:rsidR="00804CB7">
        <w:t>støttevirksomhet</w:t>
      </w:r>
      <w:r>
        <w:t>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3FB6F9C0" w:rsidR="00A85872" w:rsidRDefault="00A85872" w:rsidP="008C6F9F">
      <w:r>
        <w:br/>
        <w:t xml:space="preserve">som </w:t>
      </w:r>
      <w:r w:rsidR="00804CB7">
        <w:t xml:space="preserve">er </w:t>
      </w:r>
      <w:r>
        <w:t>underleverandør/samarbeids</w:t>
      </w:r>
      <w:r w:rsidR="00804CB7">
        <w:t>partner til hovedleverandør (tilbyder)</w:t>
      </w:r>
      <w:r>
        <w:t>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E250B53" w:rsidR="00A85872" w:rsidRPr="00804CB7" w:rsidRDefault="00A85872" w:rsidP="008C6F9F">
      <w:r>
        <w:br/>
      </w:r>
      <w:r w:rsidRPr="00804CB7">
        <w:t xml:space="preserve">Forpliktelseserklæringen er gitt til </w:t>
      </w:r>
      <w:r w:rsidR="009D0FBE">
        <w:t>Sykehuset Innlandet HF</w:t>
      </w:r>
      <w:r w:rsidR="00800D98" w:rsidRPr="00804CB7">
        <w:t>.</w:t>
      </w:r>
    </w:p>
    <w:p w14:paraId="024F1685" w14:textId="22981B53" w:rsidR="00266455" w:rsidRDefault="00DD4497" w:rsidP="008C6F9F">
      <w:r w:rsidRPr="00804CB7">
        <w:t xml:space="preserve">Det bekreftes </w:t>
      </w:r>
      <w:r w:rsidR="00266455" w:rsidRPr="00804CB7">
        <w:t xml:space="preserve">med dette at </w:t>
      </w:r>
      <w:r w:rsidR="00804CB7" w:rsidRPr="00804CB7">
        <w:t>støttevirksomheten</w:t>
      </w:r>
      <w:r w:rsidR="00266455" w:rsidRPr="00804CB7">
        <w:t xml:space="preserve"> forplikter seg til å støtte hovedleverandør </w:t>
      </w:r>
      <w:r w:rsidR="00800D98" w:rsidRPr="00804CB7">
        <w:t>på</w:t>
      </w:r>
      <w:r w:rsidR="00266455">
        <w:t xml:space="preserve"> følgende</w:t>
      </w:r>
      <w:r w:rsidR="00804CB7">
        <w:t xml:space="preserve"> måte og</w:t>
      </w:r>
      <w:r w:rsidR="00F306B8">
        <w:t xml:space="preserve"> oppfyller følgende krav</w:t>
      </w:r>
      <w:r w:rsidR="00266455">
        <w:t>:</w:t>
      </w:r>
    </w:p>
    <w:p w14:paraId="788A9E69" w14:textId="7B17C646" w:rsidR="00266455" w:rsidRPr="00800D98" w:rsidRDefault="00266455" w:rsidP="008C6F9F">
      <w:pPr>
        <w:rPr>
          <w:i/>
        </w:rPr>
      </w:pPr>
      <w:r w:rsidRPr="00800D98">
        <w:rPr>
          <w:i/>
        </w:rPr>
        <w:t>Kryss av for de alternativ som gjelder</w:t>
      </w:r>
    </w:p>
    <w:tbl>
      <w:tblPr>
        <w:tblStyle w:val="Rutenettabelllys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1"/>
        <w:gridCol w:w="8639"/>
      </w:tblGrid>
      <w:tr w:rsidR="00266455" w14:paraId="1003D402" w14:textId="77777777" w:rsidTr="007A39EF">
        <w:tc>
          <w:tcPr>
            <w:tcW w:w="421" w:type="dxa"/>
          </w:tcPr>
          <w:p w14:paraId="2FC40D66" w14:textId="77777777" w:rsidR="00266455" w:rsidRDefault="00266455" w:rsidP="00A85872"/>
        </w:tc>
        <w:tc>
          <w:tcPr>
            <w:tcW w:w="8639" w:type="dxa"/>
          </w:tcPr>
          <w:p w14:paraId="0F42C81E" w14:textId="1B70E988" w:rsidR="00266455" w:rsidRDefault="00800D98" w:rsidP="00A85872">
            <w:r>
              <w:t xml:space="preserve">2a) </w:t>
            </w:r>
            <w:r w:rsidRPr="00800D98">
              <w:t>At tilbyder råder over nødvendige re</w:t>
            </w:r>
            <w:r w:rsidR="00404505">
              <w:t>ssurser fra støttevirksomheten</w:t>
            </w:r>
          </w:p>
        </w:tc>
      </w:tr>
      <w:tr w:rsidR="00266455" w14:paraId="0DA4DE3E" w14:textId="77777777" w:rsidTr="007A39EF">
        <w:tc>
          <w:tcPr>
            <w:tcW w:w="421" w:type="dxa"/>
          </w:tcPr>
          <w:p w14:paraId="7DE91189" w14:textId="77777777" w:rsidR="00266455" w:rsidRDefault="00266455" w:rsidP="00A85872"/>
        </w:tc>
        <w:tc>
          <w:tcPr>
            <w:tcW w:w="8639" w:type="dxa"/>
          </w:tcPr>
          <w:p w14:paraId="7152B98A" w14:textId="464A1FFF" w:rsidR="00266455" w:rsidRDefault="00800D98" w:rsidP="00404505">
            <w:r>
              <w:t xml:space="preserve">2b) </w:t>
            </w:r>
            <w:r w:rsidRPr="00800D98">
              <w:t>At støttevirksomheten er solidarisk ansvarl</w:t>
            </w:r>
            <w:r w:rsidR="00C434CF">
              <w:t>ig</w:t>
            </w:r>
            <w:r>
              <w:t xml:space="preserve"> for utførelse av kontrakten</w:t>
            </w:r>
            <w:r w:rsidR="00C434CF">
              <w:t xml:space="preserve"> </w:t>
            </w:r>
            <w:r w:rsidR="00C434CF" w:rsidRPr="00C434CF">
              <w:t>(</w:t>
            </w:r>
            <w:r w:rsidR="00C434CF">
              <w:t>begrenset til pågående oppdrag)</w:t>
            </w:r>
          </w:p>
        </w:tc>
      </w:tr>
      <w:tr w:rsidR="00800D98" w14:paraId="0C9C1C46" w14:textId="77777777" w:rsidTr="00F9229F">
        <w:tc>
          <w:tcPr>
            <w:tcW w:w="421" w:type="dxa"/>
          </w:tcPr>
          <w:p w14:paraId="4736DF98" w14:textId="77777777" w:rsidR="00800D98" w:rsidRDefault="00800D98" w:rsidP="00F9229F"/>
        </w:tc>
        <w:tc>
          <w:tcPr>
            <w:tcW w:w="8639" w:type="dxa"/>
          </w:tcPr>
          <w:p w14:paraId="1F2C96A6" w14:textId="03A441BA" w:rsidR="00800D98" w:rsidRDefault="00800D98" w:rsidP="0058116E">
            <w:r>
              <w:t>2</w:t>
            </w:r>
            <w:r w:rsidR="0058116E">
              <w:t>c</w:t>
            </w:r>
            <w:r>
              <w:t xml:space="preserve">) </w:t>
            </w:r>
            <w:r w:rsidR="00404505">
              <w:t>At støttevirksomheten</w:t>
            </w:r>
            <w:r w:rsidR="0058116E" w:rsidRPr="0058116E">
              <w:t xml:space="preserve"> utføre</w:t>
            </w:r>
            <w:r w:rsidR="00404505">
              <w:t>r</w:t>
            </w:r>
            <w:r w:rsidR="00C434CF">
              <w:t xml:space="preserve"> tjenestene</w:t>
            </w:r>
          </w:p>
        </w:tc>
      </w:tr>
    </w:tbl>
    <w:p w14:paraId="538CC939" w14:textId="09FFC7F6" w:rsidR="00800D98" w:rsidRDefault="00800D98" w:rsidP="00A85872"/>
    <w:p w14:paraId="40E1BD77" w14:textId="219FA4EC" w:rsidR="00404505" w:rsidRDefault="00B85B64" w:rsidP="00A85872">
      <w:pPr>
        <w:rPr>
          <w:highlight w:val="yellow"/>
        </w:rPr>
      </w:pPr>
      <w:r w:rsidRPr="00804CB7">
        <w:rPr>
          <w:highlight w:val="yellow"/>
        </w:rPr>
        <w:t>&lt;</w:t>
      </w:r>
      <w:r w:rsidR="00084B85">
        <w:rPr>
          <w:highlight w:val="yellow"/>
        </w:rPr>
        <w:t>Dersom overnevnte tabell ikke klargjør tilstrekkelig kan det her</w:t>
      </w:r>
      <w:r w:rsidRPr="00804CB7">
        <w:rPr>
          <w:highlight w:val="yellow"/>
        </w:rPr>
        <w:t xml:space="preserve"> gi</w:t>
      </w:r>
      <w:r w:rsidR="00084B85">
        <w:rPr>
          <w:highlight w:val="yellow"/>
        </w:rPr>
        <w:t>s</w:t>
      </w:r>
      <w:r w:rsidRPr="00804CB7">
        <w:rPr>
          <w:highlight w:val="yellow"/>
        </w:rPr>
        <w:t xml:space="preserve"> en kort beskrivelse av hvordan </w:t>
      </w:r>
      <w:r w:rsidR="00404505">
        <w:rPr>
          <w:highlight w:val="yellow"/>
        </w:rPr>
        <w:t>støttevirksomheten</w:t>
      </w:r>
      <w:r w:rsidRPr="00804CB7">
        <w:rPr>
          <w:highlight w:val="yellow"/>
        </w:rPr>
        <w:t xml:space="preserve"> skal benyttes til oppfyllelse av kontrakten, evt. med henvisning til </w:t>
      </w:r>
      <w:r w:rsidR="00804CB7" w:rsidRPr="00804CB7">
        <w:rPr>
          <w:highlight w:val="yellow"/>
        </w:rPr>
        <w:t>relevant(e) punkt(er) i tilbudet</w:t>
      </w:r>
      <w:r w:rsidRPr="00804CB7">
        <w:rPr>
          <w:highlight w:val="yellow"/>
        </w:rPr>
        <w:t>.</w:t>
      </w:r>
    </w:p>
    <w:p w14:paraId="3E0776EF" w14:textId="77777777" w:rsidR="00404505" w:rsidRDefault="00804CB7" w:rsidP="00A85872">
      <w:pPr>
        <w:rPr>
          <w:highlight w:val="yellow"/>
        </w:rPr>
      </w:pPr>
      <w:r w:rsidRPr="00804CB7">
        <w:rPr>
          <w:highlight w:val="yellow"/>
        </w:rPr>
        <w:t>Eventuelt unntak fra krav om lærlingordning skal begrunnes her</w:t>
      </w:r>
      <w:r>
        <w:rPr>
          <w:highlight w:val="yellow"/>
        </w:rPr>
        <w:t>.</w:t>
      </w:r>
    </w:p>
    <w:p w14:paraId="7E0D1213" w14:textId="60021925" w:rsidR="00B85B64" w:rsidRPr="00084B85" w:rsidRDefault="00084B85" w:rsidP="00A85872">
      <w:pPr>
        <w:rPr>
          <w:highlight w:val="yellow"/>
        </w:rPr>
      </w:pPr>
      <w:r>
        <w:rPr>
          <w:highlight w:val="yellow"/>
        </w:rPr>
        <w:t>Bruk eget ark om nødvendig</w:t>
      </w:r>
      <w:r w:rsidR="00804CB7" w:rsidRPr="00804CB7">
        <w:rPr>
          <w:highlight w:val="yellow"/>
        </w:rPr>
        <w:t>&gt;</w:t>
      </w:r>
    </w:p>
    <w:p w14:paraId="0C39BC90" w14:textId="77777777" w:rsidR="00B85B64" w:rsidRDefault="00B85B64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64EAE89C" w14:textId="1E57B3B0" w:rsidR="00B85B64" w:rsidRDefault="00B85B64" w:rsidP="00B85B64">
      <w:pPr>
        <w:ind w:left="4950" w:hanging="4950"/>
      </w:pPr>
      <w:r>
        <w:t xml:space="preserve">Signert av </w:t>
      </w:r>
      <w:r w:rsidR="00404505">
        <w:t>representant for støttevirksomheten</w:t>
      </w:r>
    </w:p>
    <w:p w14:paraId="20CA4621" w14:textId="4CCD6048" w:rsidR="00512B3B" w:rsidRPr="00B85B64" w:rsidRDefault="00B85B64" w:rsidP="008F2B11">
      <w:pPr>
        <w:rPr>
          <w:i/>
        </w:rPr>
      </w:pPr>
      <w:r w:rsidRPr="00033C7A">
        <w:rPr>
          <w:i/>
        </w:rPr>
        <w:t>Denne representanten skal være daglig leder eller annen person som kan binde virksomheten. Bekreftelse på fullmakt skal vedlegges</w:t>
      </w:r>
      <w:r w:rsidR="00823266">
        <w:rPr>
          <w:i/>
        </w:rPr>
        <w:t xml:space="preserve"> dersom annen en daglig leder signerer</w:t>
      </w:r>
      <w:r w:rsidRPr="00033C7A">
        <w:rPr>
          <w:i/>
        </w:rPr>
        <w:t>.</w:t>
      </w:r>
    </w:p>
    <w:sectPr w:rsidR="00512B3B" w:rsidRPr="00B85B64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0ADEF" w14:textId="77777777" w:rsidR="00CE4255" w:rsidRDefault="00CE4255" w:rsidP="008A6B54">
      <w:pPr>
        <w:spacing w:after="0" w:line="240" w:lineRule="auto"/>
      </w:pPr>
      <w:r>
        <w:separator/>
      </w:r>
    </w:p>
  </w:endnote>
  <w:endnote w:type="continuationSeparator" w:id="0">
    <w:p w14:paraId="2911E157" w14:textId="77777777" w:rsidR="00CE4255" w:rsidRDefault="00CE4255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14:paraId="5F5363AE" w14:textId="455DE8A2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804CB7">
            <w:rPr>
              <w:b/>
              <w:bCs/>
              <w:noProof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804CB7">
            <w:rPr>
              <w:b/>
              <w:bCs/>
              <w:noProof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3C6C3769" w:rsidR="004F084A" w:rsidRPr="00BD5AA6" w:rsidRDefault="00A85872" w:rsidP="00084B85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r w:rsidR="001C3352">
            <w:rPr>
              <w:b w:val="0"/>
              <w:bCs/>
              <w:color w:val="003087" w:themeColor="text2"/>
              <w:sz w:val="18"/>
              <w:szCs w:val="18"/>
            </w:rPr>
            <w:t>versjon 2.10.2024</w:t>
          </w:r>
        </w:p>
      </w:tc>
      <w:tc>
        <w:tcPr>
          <w:tcW w:w="1639" w:type="pct"/>
          <w:shd w:val="clear" w:color="auto" w:fill="auto"/>
        </w:tcPr>
        <w:p w14:paraId="7DAD2880" w14:textId="0F2072E9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B8279C">
            <w:rPr>
              <w:b/>
              <w:bCs/>
              <w:noProof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B8279C">
            <w:rPr>
              <w:b/>
              <w:bCs/>
              <w:noProof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DCEB" w14:textId="77777777" w:rsidR="00CE4255" w:rsidRDefault="00CE4255" w:rsidP="008A6B54">
      <w:pPr>
        <w:spacing w:after="0" w:line="240" w:lineRule="auto"/>
      </w:pPr>
      <w:r>
        <w:separator/>
      </w:r>
    </w:p>
  </w:footnote>
  <w:footnote w:type="continuationSeparator" w:id="0">
    <w:p w14:paraId="19A1094C" w14:textId="77777777" w:rsidR="00CE4255" w:rsidRDefault="00CE4255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  <w:lang w:eastAsia="nb-NO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872"/>
    <w:rsid w:val="0001190D"/>
    <w:rsid w:val="000169B0"/>
    <w:rsid w:val="00061D42"/>
    <w:rsid w:val="0006399F"/>
    <w:rsid w:val="00066FAD"/>
    <w:rsid w:val="00084B85"/>
    <w:rsid w:val="000C79C3"/>
    <w:rsid w:val="000E3D69"/>
    <w:rsid w:val="000F11A5"/>
    <w:rsid w:val="00127B2E"/>
    <w:rsid w:val="001457DD"/>
    <w:rsid w:val="00172E83"/>
    <w:rsid w:val="00174C26"/>
    <w:rsid w:val="00183B71"/>
    <w:rsid w:val="001C3352"/>
    <w:rsid w:val="001E2BF9"/>
    <w:rsid w:val="00234B11"/>
    <w:rsid w:val="00266455"/>
    <w:rsid w:val="002C03B4"/>
    <w:rsid w:val="002C5C80"/>
    <w:rsid w:val="002D33F1"/>
    <w:rsid w:val="002F21B1"/>
    <w:rsid w:val="002F63B9"/>
    <w:rsid w:val="00307CCC"/>
    <w:rsid w:val="00311005"/>
    <w:rsid w:val="00324ECD"/>
    <w:rsid w:val="003726B4"/>
    <w:rsid w:val="003B114D"/>
    <w:rsid w:val="003B3597"/>
    <w:rsid w:val="003C7810"/>
    <w:rsid w:val="003D3F41"/>
    <w:rsid w:val="003E577A"/>
    <w:rsid w:val="00400A8F"/>
    <w:rsid w:val="00402EAE"/>
    <w:rsid w:val="00404505"/>
    <w:rsid w:val="00421342"/>
    <w:rsid w:val="004306B4"/>
    <w:rsid w:val="0047732F"/>
    <w:rsid w:val="00486A77"/>
    <w:rsid w:val="00496835"/>
    <w:rsid w:val="004B54E4"/>
    <w:rsid w:val="004F084A"/>
    <w:rsid w:val="00512B3B"/>
    <w:rsid w:val="00522354"/>
    <w:rsid w:val="0056729F"/>
    <w:rsid w:val="005703FD"/>
    <w:rsid w:val="005724BD"/>
    <w:rsid w:val="0058116E"/>
    <w:rsid w:val="005E3FC0"/>
    <w:rsid w:val="005E61C2"/>
    <w:rsid w:val="005E7958"/>
    <w:rsid w:val="005F5862"/>
    <w:rsid w:val="00607C23"/>
    <w:rsid w:val="00653D3D"/>
    <w:rsid w:val="00681879"/>
    <w:rsid w:val="006837C3"/>
    <w:rsid w:val="006E4C9E"/>
    <w:rsid w:val="006F312A"/>
    <w:rsid w:val="0076237F"/>
    <w:rsid w:val="00771457"/>
    <w:rsid w:val="007A39EF"/>
    <w:rsid w:val="007D00AD"/>
    <w:rsid w:val="007D6D90"/>
    <w:rsid w:val="007E1C2E"/>
    <w:rsid w:val="007F13FF"/>
    <w:rsid w:val="00800D98"/>
    <w:rsid w:val="00804CB7"/>
    <w:rsid w:val="0081186E"/>
    <w:rsid w:val="00815644"/>
    <w:rsid w:val="0082284E"/>
    <w:rsid w:val="00823266"/>
    <w:rsid w:val="0082344F"/>
    <w:rsid w:val="00884491"/>
    <w:rsid w:val="008961BF"/>
    <w:rsid w:val="008A1521"/>
    <w:rsid w:val="008A490B"/>
    <w:rsid w:val="008A6B54"/>
    <w:rsid w:val="008F2B11"/>
    <w:rsid w:val="00907B33"/>
    <w:rsid w:val="00921109"/>
    <w:rsid w:val="00971225"/>
    <w:rsid w:val="0099346C"/>
    <w:rsid w:val="009A3239"/>
    <w:rsid w:val="009A3E11"/>
    <w:rsid w:val="009B4D02"/>
    <w:rsid w:val="009C7E5D"/>
    <w:rsid w:val="009D0FBE"/>
    <w:rsid w:val="009F7F53"/>
    <w:rsid w:val="00A13B9A"/>
    <w:rsid w:val="00A659C6"/>
    <w:rsid w:val="00A70512"/>
    <w:rsid w:val="00A71550"/>
    <w:rsid w:val="00A85872"/>
    <w:rsid w:val="00AA1652"/>
    <w:rsid w:val="00AC5BCA"/>
    <w:rsid w:val="00AE3BC9"/>
    <w:rsid w:val="00B25339"/>
    <w:rsid w:val="00B254A8"/>
    <w:rsid w:val="00B30A4F"/>
    <w:rsid w:val="00B656CC"/>
    <w:rsid w:val="00B816EB"/>
    <w:rsid w:val="00B8279C"/>
    <w:rsid w:val="00B85B64"/>
    <w:rsid w:val="00BA565D"/>
    <w:rsid w:val="00BB7917"/>
    <w:rsid w:val="00BC7511"/>
    <w:rsid w:val="00BD5AA6"/>
    <w:rsid w:val="00BF1ABA"/>
    <w:rsid w:val="00C06097"/>
    <w:rsid w:val="00C37AEC"/>
    <w:rsid w:val="00C434CF"/>
    <w:rsid w:val="00C80220"/>
    <w:rsid w:val="00CB354A"/>
    <w:rsid w:val="00CC0CDA"/>
    <w:rsid w:val="00CD5A63"/>
    <w:rsid w:val="00CE4255"/>
    <w:rsid w:val="00CE66DA"/>
    <w:rsid w:val="00D0738E"/>
    <w:rsid w:val="00D25402"/>
    <w:rsid w:val="00D549FA"/>
    <w:rsid w:val="00D758FB"/>
    <w:rsid w:val="00D869B4"/>
    <w:rsid w:val="00DD4497"/>
    <w:rsid w:val="00E23E2F"/>
    <w:rsid w:val="00E3138E"/>
    <w:rsid w:val="00E97C51"/>
    <w:rsid w:val="00EA45CB"/>
    <w:rsid w:val="00EB13E8"/>
    <w:rsid w:val="00EB4546"/>
    <w:rsid w:val="00EB5F17"/>
    <w:rsid w:val="00EC583B"/>
    <w:rsid w:val="00ED29B3"/>
    <w:rsid w:val="00F139BA"/>
    <w:rsid w:val="00F141F6"/>
    <w:rsid w:val="00F22DA7"/>
    <w:rsid w:val="00F300FC"/>
    <w:rsid w:val="00F306B8"/>
    <w:rsid w:val="00F3117C"/>
    <w:rsid w:val="00F3344C"/>
    <w:rsid w:val="00F604BA"/>
    <w:rsid w:val="00F659D5"/>
    <w:rsid w:val="00F6667E"/>
    <w:rsid w:val="00F85AA2"/>
    <w:rsid w:val="00FA1CD0"/>
    <w:rsid w:val="00FD6AD8"/>
    <w:rsid w:val="00FE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Undertittel">
    <w:name w:val="Subtitle"/>
    <w:basedOn w:val="Normal"/>
    <w:next w:val="Normal"/>
    <w:link w:val="UndertittelTegn"/>
    <w:uiPriority w:val="11"/>
    <w:qFormat/>
    <w:rsid w:val="00BF1AB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F1ABA"/>
    <w:rPr>
      <w:rFonts w:eastAsiaTheme="minorEastAsia"/>
      <w:color w:val="5A5A5A" w:themeColor="text1" w:themeTint="A5"/>
      <w:spacing w:val="1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659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659D5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4968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ddped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FCE00CBE3D0E40875A6B4A9D772F88" ma:contentTypeVersion="3" ma:contentTypeDescription="Opprett et nytt dokument." ma:contentTypeScope="" ma:versionID="800edc05e85bea8afdbe99fb44dbfb8c">
  <xsd:schema xmlns:xsd="http://www.w3.org/2001/XMLSchema" xmlns:xs="http://www.w3.org/2001/XMLSchema" xmlns:p="http://schemas.microsoft.com/office/2006/metadata/properties" xmlns:ns2="68d0075f-dbaa-460c-bc53-9e7002d408eb" targetNamespace="http://schemas.microsoft.com/office/2006/metadata/properties" ma:root="true" ma:fieldsID="ed350700b7689901a86e3f652d15aaed" ns2:_="">
    <xsd:import namespace="68d0075f-dbaa-460c-bc53-9e7002d408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0075f-dbaa-460c-bc53-9e7002d408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BAD642-874D-4DB9-A8E8-93626C7C1686}">
  <ds:schemaRefs>
    <ds:schemaRef ds:uri="http://purl.org/dc/terms/"/>
    <ds:schemaRef ds:uri="68d0075f-dbaa-460c-bc53-9e7002d408eb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AF52310-A2BD-491D-8CF2-015901D50C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E49243-B6FF-4C7A-9EF7-7FCD29C05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0075f-dbaa-460c-bc53-9e7002d408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213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Odd Pedersen</cp:lastModifiedBy>
  <cp:revision>3</cp:revision>
  <dcterms:created xsi:type="dcterms:W3CDTF">2026-03-04T11:56:00Z</dcterms:created>
  <dcterms:modified xsi:type="dcterms:W3CDTF">2026-06-17T11:09:00Z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0x010100D8FCE00CBE3D0E40875A6B4A9D772F88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ediaServiceImageTags">
    <vt:lpwstr/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SHIStatus">
    <vt:lpwstr>1;#Kladd|b4b6a614-00e1-4169-90bb-f9dbedae6a98</vt:lpwstr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</Properties>
</file>