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AF975E9" w:rsidR="00BD026A" w:rsidRDefault="00C109B4" w:rsidP="00137312">
      <w:pPr>
        <w:pStyle w:val="Tittel"/>
      </w:pPr>
      <w:r>
        <w:t>Bilag B.6</w:t>
      </w:r>
      <w:r w:rsidR="00BD026A">
        <w:t xml:space="preserve"> Morselskapsgaranti</w:t>
      </w:r>
    </w:p>
    <w:p w14:paraId="4B1E34A2" w14:textId="77777777" w:rsidR="00BD026A" w:rsidRDefault="00BD026A" w:rsidP="00137312"/>
    <w:p w14:paraId="1A468D35" w14:textId="2D5BA155" w:rsidR="00FA61E6" w:rsidRDefault="00BD026A" w:rsidP="00FA61E6">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xxx xxx </w:t>
      </w:r>
      <w:r>
        <w:t xml:space="preserve">til </w:t>
      </w:r>
      <w:r w:rsidR="006C08EF">
        <w:t>Sykehuset Innlandet</w:t>
      </w:r>
      <w:r w:rsidR="00FA61E6">
        <w:t xml:space="preserve"> HF v/Sykehusinnkjøp HF.</w:t>
      </w:r>
    </w:p>
    <w:p w14:paraId="0C8A76F8" w14:textId="672C7579"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w:t>
      </w:r>
      <w:r w:rsidR="007A0A35">
        <w:t>Sykehuset Innlandet HF</w:t>
      </w:r>
      <w:r>
        <w:t xml:space="preserv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2A19B26B" w:rsidR="00BD026A" w:rsidRDefault="00BD026A" w:rsidP="00137312">
      <w:r>
        <w:t xml:space="preserve">Morselskapet inngår avtale og samtykker med </w:t>
      </w:r>
      <w:r w:rsidR="007A0A35">
        <w:t>Sykehuset Innlandet HF</w:t>
      </w:r>
      <w:r w:rsidR="00FA61E6">
        <w:t xml:space="preserve"> v/Sykehusinnkjøp </w:t>
      </w:r>
      <w:r>
        <w:t>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footerReference w:type="first" r:id="rId12"/>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7E06E" w14:textId="77777777" w:rsidR="00ED2E9C" w:rsidRDefault="00ED2E9C" w:rsidP="008A6B54">
      <w:pPr>
        <w:spacing w:after="0" w:line="240" w:lineRule="auto"/>
      </w:pPr>
      <w:r>
        <w:separator/>
      </w:r>
    </w:p>
  </w:endnote>
  <w:endnote w:type="continuationSeparator" w:id="0">
    <w:p w14:paraId="700B739B" w14:textId="77777777" w:rsidR="00ED2E9C" w:rsidRDefault="00ED2E9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5E76DF4A"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versjon 07-2023</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ED591" w14:textId="77777777" w:rsidR="00ED2E9C" w:rsidRDefault="00ED2E9C" w:rsidP="008A6B54">
      <w:pPr>
        <w:spacing w:after="0" w:line="240" w:lineRule="auto"/>
      </w:pPr>
      <w:r>
        <w:separator/>
      </w:r>
    </w:p>
  </w:footnote>
  <w:footnote w:type="continuationSeparator" w:id="0">
    <w:p w14:paraId="64C29EC3" w14:textId="77777777" w:rsidR="00ED2E9C" w:rsidRDefault="00ED2E9C" w:rsidP="008A6B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36D68"/>
    <w:rsid w:val="00061D42"/>
    <w:rsid w:val="00066FAD"/>
    <w:rsid w:val="000E3D69"/>
    <w:rsid w:val="000F11A5"/>
    <w:rsid w:val="001457DD"/>
    <w:rsid w:val="00172E83"/>
    <w:rsid w:val="00174C26"/>
    <w:rsid w:val="00234B11"/>
    <w:rsid w:val="002C03B4"/>
    <w:rsid w:val="002C5C80"/>
    <w:rsid w:val="002D33F1"/>
    <w:rsid w:val="002F21B1"/>
    <w:rsid w:val="00311005"/>
    <w:rsid w:val="003B685E"/>
    <w:rsid w:val="003C7810"/>
    <w:rsid w:val="003D3F41"/>
    <w:rsid w:val="00400A8F"/>
    <w:rsid w:val="00402EAE"/>
    <w:rsid w:val="00421342"/>
    <w:rsid w:val="0047732F"/>
    <w:rsid w:val="00486A77"/>
    <w:rsid w:val="004A606A"/>
    <w:rsid w:val="004B54E4"/>
    <w:rsid w:val="004C68BA"/>
    <w:rsid w:val="004F084A"/>
    <w:rsid w:val="00512B3B"/>
    <w:rsid w:val="00514C79"/>
    <w:rsid w:val="00522354"/>
    <w:rsid w:val="005703FD"/>
    <w:rsid w:val="005C76F5"/>
    <w:rsid w:val="005E3FC0"/>
    <w:rsid w:val="005E61C2"/>
    <w:rsid w:val="005F5862"/>
    <w:rsid w:val="006016A1"/>
    <w:rsid w:val="006837C3"/>
    <w:rsid w:val="006C08EF"/>
    <w:rsid w:val="006F312A"/>
    <w:rsid w:val="00723D3B"/>
    <w:rsid w:val="007322AB"/>
    <w:rsid w:val="0076237F"/>
    <w:rsid w:val="00771457"/>
    <w:rsid w:val="007A0A35"/>
    <w:rsid w:val="007C1F3A"/>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33A7D"/>
    <w:rsid w:val="00A659C6"/>
    <w:rsid w:val="00AA1652"/>
    <w:rsid w:val="00AE3BC9"/>
    <w:rsid w:val="00B254A8"/>
    <w:rsid w:val="00B30A4F"/>
    <w:rsid w:val="00B656CC"/>
    <w:rsid w:val="00BC7511"/>
    <w:rsid w:val="00BD026A"/>
    <w:rsid w:val="00BD5AA6"/>
    <w:rsid w:val="00C06097"/>
    <w:rsid w:val="00C109B4"/>
    <w:rsid w:val="00C2593C"/>
    <w:rsid w:val="00C37AEC"/>
    <w:rsid w:val="00C80220"/>
    <w:rsid w:val="00CB354A"/>
    <w:rsid w:val="00CC0CDA"/>
    <w:rsid w:val="00CC7357"/>
    <w:rsid w:val="00CE03FA"/>
    <w:rsid w:val="00CF2B6B"/>
    <w:rsid w:val="00D0738E"/>
    <w:rsid w:val="00D25402"/>
    <w:rsid w:val="00D549FA"/>
    <w:rsid w:val="00D758FB"/>
    <w:rsid w:val="00D869B4"/>
    <w:rsid w:val="00E3138E"/>
    <w:rsid w:val="00EA45CB"/>
    <w:rsid w:val="00EB13E8"/>
    <w:rsid w:val="00EB5F17"/>
    <w:rsid w:val="00ED29B3"/>
    <w:rsid w:val="00ED2E9C"/>
    <w:rsid w:val="00F139BA"/>
    <w:rsid w:val="00F141F6"/>
    <w:rsid w:val="00F22DA7"/>
    <w:rsid w:val="00F300FC"/>
    <w:rsid w:val="00F3117C"/>
    <w:rsid w:val="00F3344C"/>
    <w:rsid w:val="00F604BA"/>
    <w:rsid w:val="00F6667E"/>
    <w:rsid w:val="00FA1CD0"/>
    <w:rsid w:val="00FA61E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1E6"/>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ddped\Sykehusinnkj&#248;p%20HF\Intranett%20-%20Grunnmaler\Maler%20Sykehusinnkj&#248;p\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8FCE00CBE3D0E40875A6B4A9D772F88" ma:contentTypeVersion="3" ma:contentTypeDescription="Opprett et nytt dokument." ma:contentTypeScope="" ma:versionID="800edc05e85bea8afdbe99fb44dbfb8c">
  <xsd:schema xmlns:xsd="http://www.w3.org/2001/XMLSchema" xmlns:xs="http://www.w3.org/2001/XMLSchema" xmlns:p="http://schemas.microsoft.com/office/2006/metadata/properties" xmlns:ns2="68d0075f-dbaa-460c-bc53-9e7002d408eb" targetNamespace="http://schemas.microsoft.com/office/2006/metadata/properties" ma:root="true" ma:fieldsID="ed350700b7689901a86e3f652d15aaed" ns2:_="">
    <xsd:import namespace="68d0075f-dbaa-460c-bc53-9e7002d408e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d0075f-dbaa-460c-bc53-9e7002d408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infopath/2007/PartnerControls"/>
    <ds:schemaRef ds:uri="http://purl.org/dc/dcmitype/"/>
    <ds:schemaRef ds:uri="http://schemas.microsoft.com/office/2006/documentManagement/types"/>
    <ds:schemaRef ds:uri="68d0075f-dbaa-460c-bc53-9e7002d408eb"/>
    <ds:schemaRef ds:uri="http://purl.org/dc/terms/"/>
    <ds:schemaRef ds:uri="http://schemas.openxmlformats.org/package/2006/metadata/core-properti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D6F026B7-04AF-4A44-A2CF-1A3264610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d0075f-dbaa-460c-bc53-9e7002d408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2</TotalTime>
  <Pages>1</Pages>
  <Words>247</Words>
  <Characters>1311</Characters>
  <Application>Microsoft Office Word</Application>
  <DocSecurity>0</DocSecurity>
  <Lines>10</Lines>
  <Paragraphs>3</Paragraphs>
  <ScaleCrop>false</ScaleCrop>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Odd Pedersen</cp:lastModifiedBy>
  <cp:revision>3</cp:revision>
  <dcterms:created xsi:type="dcterms:W3CDTF">2026-03-04T11:57:00Z</dcterms:created>
  <dcterms:modified xsi:type="dcterms:W3CDTF">2026-06-17T11:10:00Z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0x010100D8FCE00CBE3D0E40875A6B4A9D772F88</vt:lpwstr>
  </property>
  <property fmtid="{D5CDD505-2E9C-101B-9397-08002B2CF9AE}" pid="3" name="MediaServiceImageTags">
    <vt:lpwstr/>
  </property>
  <property fmtid="{D5CDD505-2E9C-101B-9397-08002B2CF9AE}" pid="4" name="c706b671796746379fc435e5ab8acaf9">
    <vt:lpwstr>Kladd|b4b6a614-00e1-4169-90bb-f9dbedae6a98</vt:lpwstr>
  </property>
  <property fmtid="{D5CDD505-2E9C-101B-9397-08002B2CF9AE}" pid="5" name="TaxCatchAll">
    <vt:lpwstr>1;#Kladd</vt:lpwstr>
  </property>
</Properties>
</file>