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9B1A17" w14:textId="46A1854A" w:rsidR="00F23F96" w:rsidRDefault="00F23F96" w:rsidP="00F23F96">
      <w:pPr>
        <w:pStyle w:val="Tittel"/>
      </w:pPr>
      <w:r>
        <w:t xml:space="preserve">Vedlegg </w:t>
      </w:r>
      <w:r w:rsidR="007B5575">
        <w:t>1</w:t>
      </w:r>
      <w:r w:rsidR="00CB3B90">
        <w:t xml:space="preserve"> - </w:t>
      </w:r>
      <w:r>
        <w:t>Egenerklæring om russisk involvering i offentlige anskaffelser</w:t>
      </w:r>
    </w:p>
    <w:p w14:paraId="71B300AD" w14:textId="2A684EC7" w:rsidR="00CB3B90" w:rsidRDefault="00CB3B90" w:rsidP="00CB3B90">
      <w:pPr>
        <w:rPr>
          <w:rFonts w:eastAsiaTheme="minorEastAsia"/>
          <w:color w:val="5A5A5A" w:themeColor="text1" w:themeTint="A5"/>
          <w:spacing w:val="15"/>
        </w:rPr>
      </w:pPr>
    </w:p>
    <w:p w14:paraId="4E44DF3D" w14:textId="77777777" w:rsidR="00F23F96" w:rsidRDefault="00F23F96" w:rsidP="00F23F96"/>
    <w:p w14:paraId="4334FCCE" w14:textId="77777777" w:rsidR="00F23F96" w:rsidRDefault="00F23F96" w:rsidP="00F23F96">
      <w:r>
        <w:t xml:space="preserve">Jeg erklærer at det ikke er russisk involvering i verken selskapet jeg representerer eller i kontraktgjennomføringen som overskrider grensene fastsatt i § 8n i forskrift av 15. august 2014 nr. 1076 om restriktive tiltak </w:t>
      </w:r>
      <w:proofErr w:type="gramStart"/>
      <w:r>
        <w:t>vedrørende</w:t>
      </w:r>
      <w:proofErr w:type="gramEnd"/>
      <w:r>
        <w:t xml:space="preserve"> handlinger som undergraver eller truer Ukrainas territorielle integritet, suverenitet, uavhengighet og stabilitet.</w:t>
      </w:r>
    </w:p>
    <w:p w14:paraId="5C0D54C2" w14:textId="77777777" w:rsidR="00F23F96" w:rsidRDefault="00F23F96" w:rsidP="00F23F96"/>
    <w:p w14:paraId="55DA1D9D" w14:textId="37373587" w:rsidR="00F23F96" w:rsidRDefault="00F23F96" w:rsidP="00F23F96">
      <w:r>
        <w:t>I særdeleshet erklærer jeg at:</w:t>
      </w:r>
    </w:p>
    <w:p w14:paraId="0178BB8D" w14:textId="77777777" w:rsidR="00F23F96" w:rsidRDefault="00F23F96" w:rsidP="00F23F96">
      <w:pPr>
        <w:pStyle w:val="Listeavsnitt"/>
        <w:numPr>
          <w:ilvl w:val="0"/>
          <w:numId w:val="3"/>
        </w:numPr>
      </w:pPr>
      <w:r>
        <w:t>Verken jeg, selskapet jeg representerer eller selskapene som er medlemmer i vår leverandørsammenslutning er en russisk statsborger eller en fysisk eller juridisk person, enhet eller organ etablert i Russland,</w:t>
      </w:r>
    </w:p>
    <w:p w14:paraId="4FFD074B" w14:textId="77777777" w:rsidR="00F23F96" w:rsidRDefault="00F23F96" w:rsidP="00F23F96">
      <w:pPr>
        <w:pStyle w:val="Listeavsnitt"/>
        <w:numPr>
          <w:ilvl w:val="0"/>
          <w:numId w:val="3"/>
        </w:numPr>
      </w:pPr>
      <w:r>
        <w:t xml:space="preserve">Verken selskapet jeg representerer eller selskapene som er medlemmer i vår leverandørsammenslutning er direkte eller indirekte eid mer enn 50 % av en enhet som nevnt i punkt a over, </w:t>
      </w:r>
    </w:p>
    <w:p w14:paraId="67E15325" w14:textId="77777777" w:rsidR="00F23F96" w:rsidRDefault="00F23F96" w:rsidP="00F23F96">
      <w:pPr>
        <w:pStyle w:val="Listeavsnitt"/>
        <w:numPr>
          <w:ilvl w:val="0"/>
          <w:numId w:val="3"/>
        </w:numPr>
      </w:pPr>
      <w:r>
        <w:t>Verken jeg eller selskapet jeg representerer handler på vegne av, eller etter instruks fra, en enhet som nevnt i punkt a eller b over, og</w:t>
      </w:r>
    </w:p>
    <w:p w14:paraId="59CB3F3E" w14:textId="4FDCE245" w:rsidR="00F23F96" w:rsidRDefault="00F23F96" w:rsidP="00F23F96">
      <w:pPr>
        <w:pStyle w:val="Listeavsnitt"/>
        <w:numPr>
          <w:ilvl w:val="0"/>
          <w:numId w:val="3"/>
        </w:numPr>
      </w:pPr>
      <w:r>
        <w:t>Ingen underleverandører, selskaper mv. som bidrar til gjennomføring av mer enn 10 prosent av verdien av denne kontrakten, er selv omfattet av punkt a eller b over, eller handler på vegne av en enhet som nevnt i punkt a eller b over.</w:t>
      </w:r>
    </w:p>
    <w:p w14:paraId="4C72F487" w14:textId="77777777" w:rsidR="00F23F96" w:rsidRDefault="00F23F96" w:rsidP="00F23F96"/>
    <w:p w14:paraId="711BB775" w14:textId="69916D7E" w:rsidR="00F23F96" w:rsidRDefault="00F23F96" w:rsidP="00F23F96">
      <w:r>
        <w:t>Dato: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Sted: </w:t>
      </w:r>
    </w:p>
    <w:p w14:paraId="4F59EA3B" w14:textId="77777777" w:rsidR="00F23F96" w:rsidRDefault="00F23F96" w:rsidP="00F23F96"/>
    <w:p w14:paraId="4CEF9B16" w14:textId="14C72731" w:rsidR="00F23F96" w:rsidRDefault="00F23F96" w:rsidP="00F23F96">
      <w:r>
        <w:t>[Navn og org.nr. på selskap]</w:t>
      </w:r>
    </w:p>
    <w:p w14:paraId="1F1D6F4A" w14:textId="77777777" w:rsidR="00F23F96" w:rsidRDefault="00F23F96" w:rsidP="00F23F96"/>
    <w:p w14:paraId="47432A9F" w14:textId="77777777" w:rsidR="00F23F96" w:rsidRDefault="00F23F96" w:rsidP="00F23F96"/>
    <w:p w14:paraId="76C6ED33" w14:textId="77777777" w:rsidR="00F23F96" w:rsidRDefault="00F23F96" w:rsidP="00F23F96"/>
    <w:p w14:paraId="4886BCC1" w14:textId="77777777" w:rsidR="00F23F96" w:rsidRDefault="00F23F96" w:rsidP="00F23F96">
      <w:r>
        <w:t>Signatur</w:t>
      </w:r>
      <w:r>
        <w:tab/>
      </w:r>
      <w:r>
        <w:tab/>
      </w:r>
      <w:r>
        <w:tab/>
      </w:r>
      <w:r>
        <w:tab/>
        <w:t>Underskriverens navn med store bokstaver</w:t>
      </w:r>
    </w:p>
    <w:p w14:paraId="7404226F" w14:textId="77777777" w:rsidR="00F23F96" w:rsidRDefault="00F23F96" w:rsidP="00F23F96"/>
    <w:p w14:paraId="5DA9F2DC" w14:textId="77777777" w:rsidR="00F23F96" w:rsidRDefault="00F23F96" w:rsidP="00F23F96"/>
    <w:p w14:paraId="14B97152" w14:textId="5BD6C98C" w:rsidR="00E449C8" w:rsidRPr="00336197" w:rsidRDefault="00F23F96" w:rsidP="00F23F96">
      <w:r>
        <w:t>Erklæringen skal være undertegnet av en person som har fullmakt til å opptre på vegne av selskapet. Den personlige signaturen skal gjentas med blokkbokstaver.</w:t>
      </w:r>
    </w:p>
    <w:sectPr w:rsidR="00E449C8" w:rsidRPr="00336197" w:rsidSect="00172E83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72A1DA" w14:textId="77777777" w:rsidR="00C01960" w:rsidRDefault="00C01960" w:rsidP="008A6B54">
      <w:pPr>
        <w:spacing w:after="0" w:line="240" w:lineRule="auto"/>
      </w:pPr>
      <w:r>
        <w:separator/>
      </w:r>
    </w:p>
  </w:endnote>
  <w:endnote w:type="continuationSeparator" w:id="0">
    <w:p w14:paraId="6CB18AC2" w14:textId="77777777" w:rsidR="00C01960" w:rsidRDefault="00C01960" w:rsidP="008A6B54">
      <w:pPr>
        <w:spacing w:after="0" w:line="240" w:lineRule="auto"/>
      </w:pPr>
      <w:r>
        <w:continuationSeparator/>
      </w:r>
    </w:p>
  </w:endnote>
  <w:endnote w:type="continuationNotice" w:id="1">
    <w:p w14:paraId="175D34A7" w14:textId="77777777" w:rsidR="00C01960" w:rsidRDefault="00C0196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BA090D" w:rsidRPr="00907B33" w14:paraId="6CE20C78" w14:textId="77777777" w:rsidTr="00413353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7946356E" w14:textId="77777777" w:rsidR="00BA090D" w:rsidRPr="00907B33" w:rsidRDefault="00BA090D" w:rsidP="00BA0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157CB96B" w14:textId="77777777" w:rsidR="00BA090D" w:rsidRPr="00907B33" w:rsidRDefault="00BA090D" w:rsidP="00BA0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BA090D" w:rsidRPr="00907B33" w14:paraId="3D68E3BE" w14:textId="77777777" w:rsidTr="00413353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7054630" w14:textId="77777777" w:rsidR="00BA090D" w:rsidRPr="00567886" w:rsidRDefault="00BA090D" w:rsidP="00BA0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</w:p>
      </w:tc>
      <w:tc>
        <w:tcPr>
          <w:tcW w:w="2500" w:type="pct"/>
          <w:shd w:val="clear" w:color="auto" w:fill="auto"/>
        </w:tcPr>
        <w:p w14:paraId="60627D2C" w14:textId="77777777" w:rsidR="00BA090D" w:rsidRPr="00907B33" w:rsidRDefault="00BA090D" w:rsidP="00BA0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7BF5B2EE" w14:textId="77777777" w:rsidR="004B54E4" w:rsidRPr="00BA090D" w:rsidRDefault="004B54E4" w:rsidP="00BA0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375"/>
      <w:gridCol w:w="2685"/>
    </w:tblGrid>
    <w:tr w:rsidR="00BA090D" w:rsidRPr="00907B33" w14:paraId="57DA9F90" w14:textId="77777777" w:rsidTr="00F23F96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518" w:type="pct"/>
          <w:shd w:val="clear" w:color="auto" w:fill="auto"/>
        </w:tcPr>
        <w:p w14:paraId="2E149836" w14:textId="77777777" w:rsidR="00BA090D" w:rsidRPr="00907B33" w:rsidRDefault="00BA090D" w:rsidP="00BA0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482" w:type="pct"/>
          <w:shd w:val="clear" w:color="auto" w:fill="auto"/>
        </w:tcPr>
        <w:p w14:paraId="6720293B" w14:textId="77777777" w:rsidR="00BA090D" w:rsidRPr="00907B33" w:rsidRDefault="00BA090D" w:rsidP="00BA0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BA090D" w:rsidRPr="00907B33" w14:paraId="0F81B430" w14:textId="77777777" w:rsidTr="00F23F96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518" w:type="pct"/>
          <w:shd w:val="clear" w:color="auto" w:fill="auto"/>
        </w:tcPr>
        <w:p w14:paraId="79283D10" w14:textId="547ED787" w:rsidR="00BA090D" w:rsidRPr="00567886" w:rsidRDefault="00F23F96" w:rsidP="00BA0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>
            <w:rPr>
              <w:b w:val="0"/>
              <w:bCs/>
              <w:color w:val="003087" w:themeColor="text2"/>
              <w:sz w:val="18"/>
              <w:szCs w:val="18"/>
            </w:rPr>
            <w:t>Egenerklæring om russisk involvering i off. anskaffelser, versjon 03-2024</w:t>
          </w:r>
        </w:p>
      </w:tc>
      <w:tc>
        <w:tcPr>
          <w:tcW w:w="1482" w:type="pct"/>
          <w:shd w:val="clear" w:color="auto" w:fill="auto"/>
        </w:tcPr>
        <w:p w14:paraId="17BB8248" w14:textId="77777777" w:rsidR="00BA090D" w:rsidRPr="00907B33" w:rsidRDefault="00BA090D" w:rsidP="00BA0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7DEA5978" w14:textId="77777777" w:rsidR="004F084A" w:rsidRPr="00BA090D" w:rsidRDefault="004F084A" w:rsidP="00BA090D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6023F0" w14:textId="77777777" w:rsidR="00C01960" w:rsidRDefault="00C01960" w:rsidP="008A6B54">
      <w:pPr>
        <w:spacing w:after="0" w:line="240" w:lineRule="auto"/>
      </w:pPr>
      <w:r>
        <w:separator/>
      </w:r>
    </w:p>
  </w:footnote>
  <w:footnote w:type="continuationSeparator" w:id="0">
    <w:p w14:paraId="27FCE7E6" w14:textId="77777777" w:rsidR="00C01960" w:rsidRDefault="00C01960" w:rsidP="008A6B54">
      <w:pPr>
        <w:spacing w:after="0" w:line="240" w:lineRule="auto"/>
      </w:pPr>
      <w:r>
        <w:continuationSeparator/>
      </w:r>
    </w:p>
  </w:footnote>
  <w:footnote w:type="continuationNotice" w:id="1">
    <w:p w14:paraId="72E54919" w14:textId="77777777" w:rsidR="00C01960" w:rsidRDefault="00C0196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778515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58241" behindDoc="1" locked="0" layoutInCell="1" allowOverlap="1" wp14:anchorId="3E7994DA" wp14:editId="5950522D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7" name="Bilde 1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Bilde 1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90A1DA" w14:textId="77777777" w:rsidR="004F084A" w:rsidRPr="004743F2" w:rsidRDefault="004F084A" w:rsidP="004743F2">
    <w:pPr>
      <w:pStyle w:val="Topptekst"/>
      <w:jc w:val="right"/>
      <w:rPr>
        <w:sz w:val="18"/>
        <w:szCs w:val="18"/>
      </w:rPr>
    </w:pPr>
    <w:r w:rsidRPr="004743F2">
      <w:rPr>
        <w:noProof/>
        <w:sz w:val="18"/>
        <w:szCs w:val="18"/>
      </w:rPr>
      <w:drawing>
        <wp:anchor distT="0" distB="0" distL="114300" distR="114300" simplePos="0" relativeHeight="251658240" behindDoc="1" locked="0" layoutInCell="1" allowOverlap="1" wp14:anchorId="796D6029" wp14:editId="740F0099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8" name="Bilde 18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Bilde 18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4743F2">
      <w:rPr>
        <w:sz w:val="18"/>
        <w:szCs w:val="18"/>
      </w:rPr>
      <w:t>Ref.: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1D5B07"/>
    <w:multiLevelType w:val="multilevel"/>
    <w:tmpl w:val="48043326"/>
    <w:lvl w:ilvl="0">
      <w:start w:val="1"/>
      <w:numFmt w:val="decimal"/>
      <w:pStyle w:val="Overskrift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Overskrift2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Overskrift3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Overskrift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Overskrift5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Overskrift6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Overskrift7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Overskrift8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Overskrift9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48924FF6"/>
    <w:multiLevelType w:val="multilevel"/>
    <w:tmpl w:val="AE80E9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5BCC7A74"/>
    <w:multiLevelType w:val="hybridMultilevel"/>
    <w:tmpl w:val="F2D46C94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6309520">
    <w:abstractNumId w:val="1"/>
  </w:num>
  <w:num w:numId="2" w16cid:durableId="770011717">
    <w:abstractNumId w:val="0"/>
  </w:num>
  <w:num w:numId="3" w16cid:durableId="8850713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F96"/>
    <w:rsid w:val="00000B71"/>
    <w:rsid w:val="000169B0"/>
    <w:rsid w:val="00061D42"/>
    <w:rsid w:val="00066FAD"/>
    <w:rsid w:val="000C55D7"/>
    <w:rsid w:val="000E3D69"/>
    <w:rsid w:val="001457DD"/>
    <w:rsid w:val="00164145"/>
    <w:rsid w:val="00172E83"/>
    <w:rsid w:val="00174C26"/>
    <w:rsid w:val="0017544B"/>
    <w:rsid w:val="002148C4"/>
    <w:rsid w:val="002C03B4"/>
    <w:rsid w:val="002C5C80"/>
    <w:rsid w:val="002D33F1"/>
    <w:rsid w:val="002E7056"/>
    <w:rsid w:val="00311005"/>
    <w:rsid w:val="00336197"/>
    <w:rsid w:val="00356965"/>
    <w:rsid w:val="003C7810"/>
    <w:rsid w:val="003D3F41"/>
    <w:rsid w:val="00400A8F"/>
    <w:rsid w:val="00402EAE"/>
    <w:rsid w:val="004743F2"/>
    <w:rsid w:val="0047732F"/>
    <w:rsid w:val="004B54E4"/>
    <w:rsid w:val="004D5B45"/>
    <w:rsid w:val="004D5DB3"/>
    <w:rsid w:val="004F084A"/>
    <w:rsid w:val="004F5BDC"/>
    <w:rsid w:val="00512B3B"/>
    <w:rsid w:val="00522354"/>
    <w:rsid w:val="00545096"/>
    <w:rsid w:val="00567886"/>
    <w:rsid w:val="005703FD"/>
    <w:rsid w:val="005E61C2"/>
    <w:rsid w:val="005F5862"/>
    <w:rsid w:val="006A2123"/>
    <w:rsid w:val="006A2D91"/>
    <w:rsid w:val="006A7E25"/>
    <w:rsid w:val="006E4C9E"/>
    <w:rsid w:val="006F312A"/>
    <w:rsid w:val="0073645E"/>
    <w:rsid w:val="00746F22"/>
    <w:rsid w:val="0076237F"/>
    <w:rsid w:val="00771457"/>
    <w:rsid w:val="007B5575"/>
    <w:rsid w:val="0081186E"/>
    <w:rsid w:val="008135A6"/>
    <w:rsid w:val="0082344F"/>
    <w:rsid w:val="00836F23"/>
    <w:rsid w:val="00884491"/>
    <w:rsid w:val="008961BF"/>
    <w:rsid w:val="008A1521"/>
    <w:rsid w:val="008A6B54"/>
    <w:rsid w:val="008F2627"/>
    <w:rsid w:val="00907B33"/>
    <w:rsid w:val="00943F78"/>
    <w:rsid w:val="0099346C"/>
    <w:rsid w:val="009A3E11"/>
    <w:rsid w:val="009C7E5D"/>
    <w:rsid w:val="009F7F53"/>
    <w:rsid w:val="00A13B9A"/>
    <w:rsid w:val="00A659C6"/>
    <w:rsid w:val="00A7444E"/>
    <w:rsid w:val="00AA1652"/>
    <w:rsid w:val="00B13DAF"/>
    <w:rsid w:val="00B254A8"/>
    <w:rsid w:val="00B30A4F"/>
    <w:rsid w:val="00B3399F"/>
    <w:rsid w:val="00B656CC"/>
    <w:rsid w:val="00B768CF"/>
    <w:rsid w:val="00BA090D"/>
    <w:rsid w:val="00BC7511"/>
    <w:rsid w:val="00BD6A59"/>
    <w:rsid w:val="00BE0CF9"/>
    <w:rsid w:val="00C01960"/>
    <w:rsid w:val="00C06097"/>
    <w:rsid w:val="00C37AEC"/>
    <w:rsid w:val="00C65B3F"/>
    <w:rsid w:val="00CB354A"/>
    <w:rsid w:val="00CB3B90"/>
    <w:rsid w:val="00CC0CDA"/>
    <w:rsid w:val="00D0738E"/>
    <w:rsid w:val="00D758FB"/>
    <w:rsid w:val="00D869B4"/>
    <w:rsid w:val="00D95C74"/>
    <w:rsid w:val="00DD09B3"/>
    <w:rsid w:val="00E03351"/>
    <w:rsid w:val="00E14FA4"/>
    <w:rsid w:val="00E24387"/>
    <w:rsid w:val="00E3138E"/>
    <w:rsid w:val="00E449C8"/>
    <w:rsid w:val="00EA45CB"/>
    <w:rsid w:val="00EB13E8"/>
    <w:rsid w:val="00EB5F17"/>
    <w:rsid w:val="00ED29B3"/>
    <w:rsid w:val="00F141F6"/>
    <w:rsid w:val="00F22DA7"/>
    <w:rsid w:val="00F23F96"/>
    <w:rsid w:val="00F25795"/>
    <w:rsid w:val="00F3117C"/>
    <w:rsid w:val="00F3344C"/>
    <w:rsid w:val="00F52C83"/>
    <w:rsid w:val="00F63A67"/>
    <w:rsid w:val="00F6667E"/>
    <w:rsid w:val="00FA1CD0"/>
    <w:rsid w:val="00FC22D6"/>
    <w:rsid w:val="00FD3BAD"/>
    <w:rsid w:val="00FD6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8C1101"/>
  <w15:chartTrackingRefBased/>
  <w15:docId w15:val="{59A92337-2496-4A17-A9B1-62112E908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9"/>
    <w:qFormat/>
    <w:rsid w:val="0082344F"/>
    <w:pPr>
      <w:keepNext/>
      <w:keepLines/>
      <w:numPr>
        <w:numId w:val="2"/>
      </w:numPr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numPr>
        <w:ilvl w:val="1"/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numPr>
        <w:ilvl w:val="2"/>
        <w:numId w:val="2"/>
      </w:numPr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8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8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67886"/>
    <w:pPr>
      <w:numPr>
        <w:numId w:val="0"/>
      </w:num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C65B3F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paragraph" w:styleId="Listeavsnitt">
    <w:name w:val="List Paragraph"/>
    <w:basedOn w:val="Normal"/>
    <w:uiPriority w:val="34"/>
    <w:qFormat/>
    <w:rsid w:val="006A2D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ddped\Sykehusinnkj&#248;p%20HF\Intranett%20-%20Grunnmaler\Maler%20Sykehusinnkj&#248;p\Sykehusinnkj&#248;p%20-%20mal%20med%20overskrift%20nummer.dotx" TargetMode="External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DFF638B86203543A97F904B960A738D" ma:contentTypeVersion="3" ma:contentTypeDescription="Create a new document." ma:contentTypeScope="" ma:versionID="a1a2a671d09e164125fa15c5fd614dcf">
  <xsd:schema xmlns:xsd="http://www.w3.org/2001/XMLSchema" xmlns:xs="http://www.w3.org/2001/XMLSchema" xmlns:p="http://schemas.microsoft.com/office/2006/metadata/properties" xmlns:ns2="d9e258d2-ab4a-4e54-bb03-74378d2d1d51" targetNamespace="http://schemas.microsoft.com/office/2006/metadata/properties" ma:root="true" ma:fieldsID="23de18b062bc5fc7b50644a9beabeee4" ns2:_="">
    <xsd:import namespace="d9e258d2-ab4a-4e54-bb03-74378d2d1d5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e258d2-ab4a-4e54-bb03-74378d2d1d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29A3EE0-5BD5-48AF-8F7D-60A5FF1C3BD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B69FA02-B9AA-4BB2-8727-E5A782354863}">
  <ds:schemaRefs>
    <ds:schemaRef ds:uri="http://schemas.microsoft.com/office/2006/metadata/properties"/>
    <ds:schemaRef ds:uri="http://schemas.microsoft.com/office/infopath/2007/PartnerControls"/>
    <ds:schemaRef ds:uri="8f1d99e0-f293-46a5-9b95-af9531199313"/>
    <ds:schemaRef ds:uri="8d5ac428-1ac6-4807-adeb-a9620ed4003c"/>
  </ds:schemaRefs>
</ds:datastoreItem>
</file>

<file path=customXml/itemProps4.xml><?xml version="1.0" encoding="utf-8"?>
<ds:datastoreItem xmlns:ds="http://schemas.openxmlformats.org/officeDocument/2006/customXml" ds:itemID="{0620E64B-F1F6-41D2-898D-CB65AB63B2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e258d2-ab4a-4e54-bb03-74378d2d1d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Sykehusinnkjøp - mal med overskrift nummer</Template>
  <TotalTime>3</TotalTime>
  <Pages>1</Pages>
  <Words>235</Words>
  <Characters>1250</Characters>
  <Application>Microsoft Office Word</Application>
  <DocSecurity>0</DocSecurity>
  <Lines>10</Lines>
  <Paragraphs>2</Paragraphs>
  <ScaleCrop>false</ScaleCrop>
  <Company/>
  <LinksUpToDate>false</LinksUpToDate>
  <CharactersWithSpaces>1483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Laila Pagh-Skov</dc:creator>
  <cp:keywords>Ukraina russisk involvering</cp:keywords>
  <dc:description>Nytt vedlegg etablert i forbindelse med implementering av Ukrainaforskriften, etterlevelse av internasjonale sanksjoner som pålegger oss forbud om å inngå eller fortsette avtaler med russisk involvering.</dc:description>
  <cp:lastModifiedBy>Odd Pedersen</cp:lastModifiedBy>
  <cp:revision>9</cp:revision>
  <dcterms:created xsi:type="dcterms:W3CDTF">2024-04-10T12:16:00Z</dcterms:created>
  <dcterms:modified xsi:type="dcterms:W3CDTF">2026-06-17T12:02:00Z</dcterms:modified>
  <cp:contentStatus>Publisert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0x0101002DFF638B86203543A97F904B960A738D</vt:lpwstr>
  </property>
  <property fmtid="{D5CDD505-2E9C-101B-9397-08002B2CF9AE}" pid="3" name="MediaServiceImageTags">
    <vt:lpwstr/>
  </property>
  <property fmtid="{D5CDD505-2E9C-101B-9397-08002B2CF9AE}" pid="4" name="c706b671796746379fc435e5ab8acaf9">
    <vt:lpwstr>Kladd|b4b6a614-00e1-4169-90bb-f9dbedae6a98</vt:lpwstr>
  </property>
  <property fmtid="{D5CDD505-2E9C-101B-9397-08002B2CF9AE}" pid="5" name="TaxCatchAll">
    <vt:lpwstr>1;#Kladd|b4b6a614-00e1-4169-90bb-f9dbedae6a98</vt:lpwstr>
  </property>
  <property fmtid="{D5CDD505-2E9C-101B-9397-08002B2CF9AE}" pid="6" name="SHICategory">
    <vt:lpwstr/>
  </property>
  <property fmtid="{D5CDD505-2E9C-101B-9397-08002B2CF9AE}" pid="7" name="eddf1c2c1da842e2bc8d48adb607c365">
    <vt:lpwstr/>
  </property>
  <property fmtid="{D5CDD505-2E9C-101B-9397-08002B2CF9AE}" pid="8" name="SHIBusinessUnit">
    <vt:lpwstr/>
  </property>
  <property fmtid="{D5CDD505-2E9C-101B-9397-08002B2CF9AE}" pid="9" name="SHIStatus">
    <vt:lpwstr>1;#Kladd|b4b6a614-00e1-4169-90bb-f9dbedae6a98</vt:lpwstr>
  </property>
  <property fmtid="{D5CDD505-2E9C-101B-9397-08002B2CF9AE}" pid="10" name="mb0d347ee0664214bffb1328b3228b3b">
    <vt:lpwstr/>
  </property>
  <property fmtid="{D5CDD505-2E9C-101B-9397-08002B2CF9AE}" pid="11" name="lda629c15bae4e91aa6c7e8cbbdfc8b6">
    <vt:lpwstr/>
  </property>
  <property fmtid="{D5CDD505-2E9C-101B-9397-08002B2CF9AE}" pid="12" name="SHIArchiveKey">
    <vt:lpwstr/>
  </property>
  <property fmtid="{D5CDD505-2E9C-101B-9397-08002B2CF9AE}" pid="13" name="f692c5fbbf584dd1b4cdb2fc07ec6741">
    <vt:lpwstr/>
  </property>
  <property fmtid="{D5CDD505-2E9C-101B-9397-08002B2CF9AE}" pid="14" name="SHIBusinessFunction">
    <vt:lpwstr/>
  </property>
  <property fmtid="{D5CDD505-2E9C-101B-9397-08002B2CF9AE}" pid="15" name="SHIJournalType">
    <vt:lpwstr/>
  </property>
  <property fmtid="{D5CDD505-2E9C-101B-9397-08002B2CF9AE}" pid="16" name="cd34d7d8f9d8445ca63dd03b5376680a">
    <vt:lpwstr/>
  </property>
</Properties>
</file>