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03C0" w14:textId="4C208E88" w:rsidR="0099095E" w:rsidRPr="00F875D0" w:rsidRDefault="007236E6" w:rsidP="0010556F">
      <w:pPr>
        <w:pStyle w:val="Overskrift1"/>
        <w:rPr>
          <w:color w:val="003087" w:themeColor="text2"/>
          <w:spacing w:val="-10"/>
          <w:kern w:val="28"/>
          <w:sz w:val="56"/>
          <w:szCs w:val="56"/>
        </w:rPr>
      </w:pPr>
      <w:r>
        <w:rPr>
          <w:color w:val="003087" w:themeColor="text2"/>
          <w:spacing w:val="-10"/>
          <w:kern w:val="28"/>
          <w:sz w:val="56"/>
          <w:szCs w:val="56"/>
        </w:rPr>
        <w:t>Bilag 1</w:t>
      </w:r>
      <w:r w:rsidR="002F1733">
        <w:rPr>
          <w:color w:val="003087" w:themeColor="text2"/>
          <w:spacing w:val="-10"/>
          <w:kern w:val="28"/>
          <w:sz w:val="56"/>
          <w:szCs w:val="56"/>
        </w:rPr>
        <w:t>2</w:t>
      </w:r>
      <w:r>
        <w:rPr>
          <w:color w:val="003087" w:themeColor="text2"/>
          <w:spacing w:val="-10"/>
          <w:kern w:val="28"/>
          <w:sz w:val="56"/>
          <w:szCs w:val="56"/>
        </w:rPr>
        <w:t xml:space="preserve"> - </w:t>
      </w:r>
      <w:r w:rsidR="0099095E" w:rsidRPr="00F875D0">
        <w:rPr>
          <w:color w:val="003087" w:themeColor="text2"/>
          <w:spacing w:val="-10"/>
          <w:kern w:val="28"/>
          <w:sz w:val="56"/>
          <w:szCs w:val="56"/>
        </w:rPr>
        <w:t>Overtakelsesprotokoll etter gjennomført prøvedrift</w:t>
      </w:r>
    </w:p>
    <w:p w14:paraId="1791AA87" w14:textId="77777777" w:rsidR="0099095E" w:rsidRPr="0010556F" w:rsidRDefault="0099095E" w:rsidP="0010556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C1E3C" w14:paraId="4A17077F" w14:textId="77777777" w:rsidTr="00FC1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62A009" w14:textId="6A80D625" w:rsidR="00FC1E3C" w:rsidRPr="00FC1E3C" w:rsidRDefault="00FC1E3C" w:rsidP="0010556F">
            <w:pPr>
              <w:rPr>
                <w:rFonts w:cstheme="minorHAnsi"/>
              </w:rPr>
            </w:pPr>
            <w:r w:rsidRPr="00FC1E3C">
              <w:rPr>
                <w:rFonts w:cstheme="minorHAnsi"/>
              </w:rPr>
              <w:t>Informasjon:</w:t>
            </w:r>
          </w:p>
        </w:tc>
        <w:tc>
          <w:tcPr>
            <w:tcW w:w="5619" w:type="dxa"/>
          </w:tcPr>
          <w:p w14:paraId="55A22FF7" w14:textId="09CBEAE3" w:rsidR="00FC1E3C" w:rsidRPr="00FC1E3C" w:rsidRDefault="00FC1E3C" w:rsidP="001055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Fyll inn under:</w:t>
            </w:r>
          </w:p>
        </w:tc>
      </w:tr>
      <w:tr w:rsidR="0099095E" w14:paraId="222253E8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A47C559" w14:textId="77777777" w:rsidR="0099095E" w:rsidRPr="009900D0" w:rsidRDefault="0099095E" w:rsidP="0010556F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5619" w:type="dxa"/>
          </w:tcPr>
          <w:p w14:paraId="3E6ACC09" w14:textId="125D3221" w:rsidR="0099095E" w:rsidRPr="007236E6" w:rsidRDefault="007236E6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236E6">
              <w:rPr>
                <w:rFonts w:cstheme="minorHAnsi"/>
              </w:rPr>
              <w:t>Helse Stavanger HF</w:t>
            </w:r>
          </w:p>
        </w:tc>
      </w:tr>
      <w:tr w:rsidR="0099095E" w14:paraId="25CEB420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F9AE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5619" w:type="dxa"/>
          </w:tcPr>
          <w:p w14:paraId="1AAACEDD" w14:textId="7F775BB2" w:rsidR="0099095E" w:rsidRPr="0010556F" w:rsidRDefault="00E35C72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Hudavdelingen</w:t>
            </w:r>
          </w:p>
        </w:tc>
      </w:tr>
      <w:tr w:rsidR="0099095E" w14:paraId="102F8BDE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5E1002D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5619" w:type="dxa"/>
          </w:tcPr>
          <w:p w14:paraId="23D07BF1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45AD5" w14:paraId="11682882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5CEDC22" w14:textId="032F29D7" w:rsidR="00B45AD5" w:rsidRPr="0010556F" w:rsidRDefault="00B45AD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5619" w:type="dxa"/>
          </w:tcPr>
          <w:p w14:paraId="3BDFBD26" w14:textId="77777777" w:rsidR="00B45AD5" w:rsidRPr="0010556F" w:rsidRDefault="00B45AD5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25FEB3C7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B1589C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5619" w:type="dxa"/>
          </w:tcPr>
          <w:p w14:paraId="54539818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66EDD155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74391B7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5619" w:type="dxa"/>
          </w:tcPr>
          <w:p w14:paraId="3639EAB4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9095E" w14:paraId="7F893334" w14:textId="77777777" w:rsidTr="00FC1E3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C8490D4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5619" w:type="dxa"/>
          </w:tcPr>
          <w:p w14:paraId="14B504E3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D7E61AD" w14:textId="77777777" w:rsidR="0099095E" w:rsidRPr="0010556F" w:rsidRDefault="0099095E" w:rsidP="0010556F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88"/>
        <w:gridCol w:w="2976"/>
        <w:gridCol w:w="1023"/>
        <w:gridCol w:w="1319"/>
        <w:gridCol w:w="1370"/>
        <w:gridCol w:w="1370"/>
      </w:tblGrid>
      <w:tr w:rsidR="0099095E" w14:paraId="0C73918A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14:paraId="047619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</w:t>
            </w:r>
          </w:p>
        </w:tc>
        <w:tc>
          <w:tcPr>
            <w:tcW w:w="2976" w:type="dxa"/>
          </w:tcPr>
          <w:p w14:paraId="41BFA2D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Hendelse/kvalifisert feil i prøveperioden</w:t>
            </w:r>
          </w:p>
        </w:tc>
        <w:tc>
          <w:tcPr>
            <w:tcW w:w="993" w:type="dxa"/>
          </w:tcPr>
          <w:p w14:paraId="6FD72A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utbedret</w:t>
            </w:r>
          </w:p>
        </w:tc>
        <w:tc>
          <w:tcPr>
            <w:tcW w:w="1319" w:type="dxa"/>
          </w:tcPr>
          <w:p w14:paraId="2C78493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Ny dato garantistart</w:t>
            </w:r>
          </w:p>
        </w:tc>
        <w:tc>
          <w:tcPr>
            <w:tcW w:w="1370" w:type="dxa"/>
          </w:tcPr>
          <w:p w14:paraId="1D9EC9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Sign. levr. </w:t>
            </w:r>
          </w:p>
        </w:tc>
        <w:tc>
          <w:tcPr>
            <w:tcW w:w="1370" w:type="dxa"/>
          </w:tcPr>
          <w:p w14:paraId="6F96EF9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Sign. HF</w:t>
            </w:r>
          </w:p>
        </w:tc>
      </w:tr>
      <w:tr w:rsidR="0099095E" w14:paraId="3A0788B0" w14:textId="77777777" w:rsidTr="0099095E">
        <w:tc>
          <w:tcPr>
            <w:tcW w:w="988" w:type="dxa"/>
          </w:tcPr>
          <w:p w14:paraId="48A30877" w14:textId="77777777" w:rsidR="0099095E" w:rsidRDefault="0099095E" w:rsidP="0010556F"/>
        </w:tc>
        <w:tc>
          <w:tcPr>
            <w:tcW w:w="2976" w:type="dxa"/>
          </w:tcPr>
          <w:p w14:paraId="318892F3" w14:textId="77777777" w:rsidR="0099095E" w:rsidRDefault="0099095E" w:rsidP="0010556F"/>
        </w:tc>
        <w:tc>
          <w:tcPr>
            <w:tcW w:w="993" w:type="dxa"/>
          </w:tcPr>
          <w:p w14:paraId="5F7A4652" w14:textId="77777777" w:rsidR="0099095E" w:rsidRDefault="0099095E" w:rsidP="0010556F"/>
        </w:tc>
        <w:tc>
          <w:tcPr>
            <w:tcW w:w="1319" w:type="dxa"/>
          </w:tcPr>
          <w:p w14:paraId="70E8B404" w14:textId="77777777" w:rsidR="0099095E" w:rsidRDefault="0099095E" w:rsidP="0010556F"/>
        </w:tc>
        <w:tc>
          <w:tcPr>
            <w:tcW w:w="1370" w:type="dxa"/>
          </w:tcPr>
          <w:p w14:paraId="2A4F03CD" w14:textId="77777777" w:rsidR="0099095E" w:rsidRDefault="0099095E" w:rsidP="0010556F"/>
        </w:tc>
        <w:tc>
          <w:tcPr>
            <w:tcW w:w="1370" w:type="dxa"/>
          </w:tcPr>
          <w:p w14:paraId="34519D2D" w14:textId="77777777" w:rsidR="0099095E" w:rsidRDefault="0099095E" w:rsidP="0010556F"/>
        </w:tc>
      </w:tr>
      <w:tr w:rsidR="0099095E" w14:paraId="5E4854A3" w14:textId="77777777" w:rsidTr="0099095E">
        <w:tc>
          <w:tcPr>
            <w:tcW w:w="988" w:type="dxa"/>
          </w:tcPr>
          <w:p w14:paraId="4E138A66" w14:textId="77777777" w:rsidR="0099095E" w:rsidRDefault="0099095E" w:rsidP="0010556F"/>
        </w:tc>
        <w:tc>
          <w:tcPr>
            <w:tcW w:w="2976" w:type="dxa"/>
          </w:tcPr>
          <w:p w14:paraId="5EB14950" w14:textId="77777777" w:rsidR="0099095E" w:rsidRDefault="0099095E" w:rsidP="0010556F"/>
        </w:tc>
        <w:tc>
          <w:tcPr>
            <w:tcW w:w="993" w:type="dxa"/>
          </w:tcPr>
          <w:p w14:paraId="52566F3B" w14:textId="77777777" w:rsidR="0099095E" w:rsidRDefault="0099095E" w:rsidP="0010556F"/>
        </w:tc>
        <w:tc>
          <w:tcPr>
            <w:tcW w:w="1319" w:type="dxa"/>
          </w:tcPr>
          <w:p w14:paraId="58F61D39" w14:textId="77777777" w:rsidR="0099095E" w:rsidRDefault="0099095E" w:rsidP="0010556F"/>
        </w:tc>
        <w:tc>
          <w:tcPr>
            <w:tcW w:w="1370" w:type="dxa"/>
          </w:tcPr>
          <w:p w14:paraId="74CBF808" w14:textId="77777777" w:rsidR="0099095E" w:rsidRDefault="0099095E" w:rsidP="0010556F"/>
        </w:tc>
        <w:tc>
          <w:tcPr>
            <w:tcW w:w="1370" w:type="dxa"/>
          </w:tcPr>
          <w:p w14:paraId="4FF7536D" w14:textId="77777777" w:rsidR="0099095E" w:rsidRDefault="0099095E" w:rsidP="0010556F"/>
        </w:tc>
      </w:tr>
      <w:tr w:rsidR="0099095E" w14:paraId="07139E71" w14:textId="77777777" w:rsidTr="0099095E">
        <w:tc>
          <w:tcPr>
            <w:tcW w:w="988" w:type="dxa"/>
          </w:tcPr>
          <w:p w14:paraId="17E3DB77" w14:textId="77777777" w:rsidR="0099095E" w:rsidRDefault="0099095E" w:rsidP="0010556F"/>
        </w:tc>
        <w:tc>
          <w:tcPr>
            <w:tcW w:w="2976" w:type="dxa"/>
          </w:tcPr>
          <w:p w14:paraId="1B672D70" w14:textId="77777777" w:rsidR="0099095E" w:rsidRDefault="0099095E" w:rsidP="0010556F"/>
        </w:tc>
        <w:tc>
          <w:tcPr>
            <w:tcW w:w="993" w:type="dxa"/>
          </w:tcPr>
          <w:p w14:paraId="6046E6EB" w14:textId="77777777" w:rsidR="0099095E" w:rsidRDefault="0099095E" w:rsidP="0010556F"/>
        </w:tc>
        <w:tc>
          <w:tcPr>
            <w:tcW w:w="1319" w:type="dxa"/>
          </w:tcPr>
          <w:p w14:paraId="1B15BF48" w14:textId="77777777" w:rsidR="0099095E" w:rsidRDefault="0099095E" w:rsidP="0010556F"/>
        </w:tc>
        <w:tc>
          <w:tcPr>
            <w:tcW w:w="1370" w:type="dxa"/>
          </w:tcPr>
          <w:p w14:paraId="2C57F4F0" w14:textId="77777777" w:rsidR="0099095E" w:rsidRDefault="0099095E" w:rsidP="0010556F"/>
        </w:tc>
        <w:tc>
          <w:tcPr>
            <w:tcW w:w="1370" w:type="dxa"/>
          </w:tcPr>
          <w:p w14:paraId="455C757A" w14:textId="77777777" w:rsidR="0099095E" w:rsidRDefault="0099095E" w:rsidP="0010556F"/>
        </w:tc>
      </w:tr>
      <w:tr w:rsidR="0099095E" w14:paraId="2A8D887C" w14:textId="77777777" w:rsidTr="0099095E">
        <w:tc>
          <w:tcPr>
            <w:tcW w:w="988" w:type="dxa"/>
          </w:tcPr>
          <w:p w14:paraId="16B215B7" w14:textId="77777777" w:rsidR="0099095E" w:rsidRDefault="0099095E" w:rsidP="0010556F"/>
        </w:tc>
        <w:tc>
          <w:tcPr>
            <w:tcW w:w="2976" w:type="dxa"/>
          </w:tcPr>
          <w:p w14:paraId="48F7DDF4" w14:textId="77777777" w:rsidR="0099095E" w:rsidRDefault="0099095E" w:rsidP="0010556F"/>
        </w:tc>
        <w:tc>
          <w:tcPr>
            <w:tcW w:w="993" w:type="dxa"/>
          </w:tcPr>
          <w:p w14:paraId="680AB6A0" w14:textId="77777777" w:rsidR="0099095E" w:rsidRDefault="0099095E" w:rsidP="0010556F"/>
        </w:tc>
        <w:tc>
          <w:tcPr>
            <w:tcW w:w="1319" w:type="dxa"/>
          </w:tcPr>
          <w:p w14:paraId="7E0D01EC" w14:textId="77777777" w:rsidR="0099095E" w:rsidRDefault="0099095E" w:rsidP="0010556F"/>
        </w:tc>
        <w:tc>
          <w:tcPr>
            <w:tcW w:w="1370" w:type="dxa"/>
          </w:tcPr>
          <w:p w14:paraId="540FA6DB" w14:textId="77777777" w:rsidR="0099095E" w:rsidRDefault="0099095E" w:rsidP="0010556F"/>
        </w:tc>
        <w:tc>
          <w:tcPr>
            <w:tcW w:w="1370" w:type="dxa"/>
          </w:tcPr>
          <w:p w14:paraId="7780FD97" w14:textId="77777777" w:rsidR="0099095E" w:rsidRDefault="0099095E" w:rsidP="0010556F"/>
        </w:tc>
      </w:tr>
      <w:tr w:rsidR="0099095E" w14:paraId="44D3C2D6" w14:textId="77777777" w:rsidTr="0099095E">
        <w:tc>
          <w:tcPr>
            <w:tcW w:w="988" w:type="dxa"/>
          </w:tcPr>
          <w:p w14:paraId="12B9D5FD" w14:textId="77777777" w:rsidR="0099095E" w:rsidRDefault="0099095E" w:rsidP="0010556F"/>
        </w:tc>
        <w:tc>
          <w:tcPr>
            <w:tcW w:w="2976" w:type="dxa"/>
          </w:tcPr>
          <w:p w14:paraId="7E5315AF" w14:textId="77777777" w:rsidR="0099095E" w:rsidRDefault="0099095E" w:rsidP="0010556F"/>
        </w:tc>
        <w:tc>
          <w:tcPr>
            <w:tcW w:w="993" w:type="dxa"/>
          </w:tcPr>
          <w:p w14:paraId="5473E56A" w14:textId="77777777" w:rsidR="0099095E" w:rsidRDefault="0099095E" w:rsidP="0010556F"/>
        </w:tc>
        <w:tc>
          <w:tcPr>
            <w:tcW w:w="1319" w:type="dxa"/>
          </w:tcPr>
          <w:p w14:paraId="7D3503AC" w14:textId="77777777" w:rsidR="0099095E" w:rsidRDefault="0099095E" w:rsidP="0010556F"/>
        </w:tc>
        <w:tc>
          <w:tcPr>
            <w:tcW w:w="1370" w:type="dxa"/>
          </w:tcPr>
          <w:p w14:paraId="75DADA76" w14:textId="77777777" w:rsidR="0099095E" w:rsidRDefault="0099095E" w:rsidP="0010556F"/>
        </w:tc>
        <w:tc>
          <w:tcPr>
            <w:tcW w:w="1370" w:type="dxa"/>
          </w:tcPr>
          <w:p w14:paraId="67FBE02B" w14:textId="77777777" w:rsidR="0099095E" w:rsidRDefault="0099095E" w:rsidP="0010556F"/>
        </w:tc>
      </w:tr>
      <w:tr w:rsidR="0099095E" w14:paraId="5B97D1FC" w14:textId="77777777" w:rsidTr="0099095E">
        <w:tc>
          <w:tcPr>
            <w:tcW w:w="988" w:type="dxa"/>
          </w:tcPr>
          <w:p w14:paraId="0AE67731" w14:textId="77777777" w:rsidR="0099095E" w:rsidRDefault="0099095E" w:rsidP="0010556F"/>
        </w:tc>
        <w:tc>
          <w:tcPr>
            <w:tcW w:w="2976" w:type="dxa"/>
          </w:tcPr>
          <w:p w14:paraId="46775869" w14:textId="77777777" w:rsidR="0099095E" w:rsidRDefault="0099095E" w:rsidP="0010556F"/>
        </w:tc>
        <w:tc>
          <w:tcPr>
            <w:tcW w:w="993" w:type="dxa"/>
          </w:tcPr>
          <w:p w14:paraId="6B87842A" w14:textId="77777777" w:rsidR="0099095E" w:rsidRDefault="0099095E" w:rsidP="0010556F"/>
        </w:tc>
        <w:tc>
          <w:tcPr>
            <w:tcW w:w="1319" w:type="dxa"/>
          </w:tcPr>
          <w:p w14:paraId="48E63F29" w14:textId="77777777" w:rsidR="0099095E" w:rsidRDefault="0099095E" w:rsidP="0010556F"/>
        </w:tc>
        <w:tc>
          <w:tcPr>
            <w:tcW w:w="1370" w:type="dxa"/>
          </w:tcPr>
          <w:p w14:paraId="4411E422" w14:textId="77777777" w:rsidR="0099095E" w:rsidRDefault="0099095E" w:rsidP="0010556F"/>
        </w:tc>
        <w:tc>
          <w:tcPr>
            <w:tcW w:w="1370" w:type="dxa"/>
          </w:tcPr>
          <w:p w14:paraId="7D69B6D4" w14:textId="77777777" w:rsidR="0099095E" w:rsidRDefault="0099095E" w:rsidP="0010556F"/>
        </w:tc>
      </w:tr>
      <w:tr w:rsidR="0099095E" w14:paraId="5ECFCD0B" w14:textId="77777777" w:rsidTr="0099095E">
        <w:tc>
          <w:tcPr>
            <w:tcW w:w="988" w:type="dxa"/>
          </w:tcPr>
          <w:p w14:paraId="6A5F8AD5" w14:textId="77777777" w:rsidR="0099095E" w:rsidRDefault="0099095E" w:rsidP="0010556F"/>
        </w:tc>
        <w:tc>
          <w:tcPr>
            <w:tcW w:w="2976" w:type="dxa"/>
          </w:tcPr>
          <w:p w14:paraId="6E5E08DC" w14:textId="77777777" w:rsidR="0099095E" w:rsidRDefault="0099095E" w:rsidP="0010556F"/>
        </w:tc>
        <w:tc>
          <w:tcPr>
            <w:tcW w:w="993" w:type="dxa"/>
          </w:tcPr>
          <w:p w14:paraId="2886C6F3" w14:textId="77777777" w:rsidR="0099095E" w:rsidRDefault="0099095E" w:rsidP="0010556F"/>
        </w:tc>
        <w:tc>
          <w:tcPr>
            <w:tcW w:w="1319" w:type="dxa"/>
          </w:tcPr>
          <w:p w14:paraId="558B28D3" w14:textId="77777777" w:rsidR="0099095E" w:rsidRDefault="0099095E" w:rsidP="0010556F"/>
        </w:tc>
        <w:tc>
          <w:tcPr>
            <w:tcW w:w="1370" w:type="dxa"/>
          </w:tcPr>
          <w:p w14:paraId="56AA0A9B" w14:textId="77777777" w:rsidR="0099095E" w:rsidRDefault="0099095E" w:rsidP="0010556F"/>
        </w:tc>
        <w:tc>
          <w:tcPr>
            <w:tcW w:w="1370" w:type="dxa"/>
          </w:tcPr>
          <w:p w14:paraId="5465C1FC" w14:textId="77777777" w:rsidR="0099095E" w:rsidRDefault="0099095E" w:rsidP="0010556F"/>
        </w:tc>
      </w:tr>
    </w:tbl>
    <w:p w14:paraId="64F9F96F" w14:textId="77777777" w:rsidR="0099095E" w:rsidRPr="0010556F" w:rsidRDefault="0099095E" w:rsidP="0010556F">
      <w:pPr>
        <w:rPr>
          <w:rFonts w:cstheme="minorHAnsi"/>
        </w:rPr>
      </w:pPr>
    </w:p>
    <w:p w14:paraId="64E2FA61" w14:textId="77777777" w:rsidR="0099095E" w:rsidRDefault="0099095E" w:rsidP="0010556F">
      <w:pPr>
        <w:rPr>
          <w:rFonts w:cstheme="minorHAnsi"/>
        </w:rPr>
      </w:pPr>
      <w:r w:rsidRPr="0010556F">
        <w:rPr>
          <w:rFonts w:cstheme="minorHAnsi"/>
        </w:rPr>
        <w:t>Utstyret er herved overlevert i henhold til avtale med følgende kommentarer: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57"/>
        <w:gridCol w:w="2693"/>
        <w:gridCol w:w="1366"/>
      </w:tblGrid>
      <w:tr w:rsidR="0099095E" w14:paraId="262A9260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57" w:type="dxa"/>
          </w:tcPr>
          <w:p w14:paraId="72AC3A05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Kommentarer:</w:t>
            </w:r>
          </w:p>
        </w:tc>
        <w:tc>
          <w:tcPr>
            <w:tcW w:w="2693" w:type="dxa"/>
          </w:tcPr>
          <w:p w14:paraId="543AC967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Ansvarlig:</w:t>
            </w:r>
          </w:p>
        </w:tc>
        <w:tc>
          <w:tcPr>
            <w:tcW w:w="1366" w:type="dxa"/>
          </w:tcPr>
          <w:p w14:paraId="6E4D4A5C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Frist:</w:t>
            </w:r>
          </w:p>
        </w:tc>
      </w:tr>
      <w:tr w:rsidR="0099095E" w14:paraId="0514E961" w14:textId="77777777" w:rsidTr="0099095E">
        <w:tc>
          <w:tcPr>
            <w:tcW w:w="4957" w:type="dxa"/>
          </w:tcPr>
          <w:p w14:paraId="4A3E368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FBEC816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650ED52C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7E248C06" w14:textId="77777777" w:rsidTr="0099095E">
        <w:tc>
          <w:tcPr>
            <w:tcW w:w="4957" w:type="dxa"/>
          </w:tcPr>
          <w:p w14:paraId="0E49F36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60B5CA2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3CED7EC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1DE0FE50" w14:textId="77777777" w:rsidTr="0099095E">
        <w:tc>
          <w:tcPr>
            <w:tcW w:w="4957" w:type="dxa"/>
          </w:tcPr>
          <w:p w14:paraId="5B1CC12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92BFD6A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7A5C77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6DA3FD91" w14:textId="77777777" w:rsidTr="0099095E">
        <w:tc>
          <w:tcPr>
            <w:tcW w:w="4957" w:type="dxa"/>
          </w:tcPr>
          <w:p w14:paraId="5B8908B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3215E61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22E84A9" w14:textId="77777777" w:rsidR="0099095E" w:rsidRDefault="0099095E" w:rsidP="0010556F">
            <w:pPr>
              <w:rPr>
                <w:rFonts w:cstheme="minorHAnsi"/>
              </w:rPr>
            </w:pPr>
          </w:p>
        </w:tc>
      </w:tr>
    </w:tbl>
    <w:p w14:paraId="47438A07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99095E" w14:paraId="46ED60FF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05130D2E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Garanti</w:t>
            </w:r>
          </w:p>
        </w:tc>
      </w:tr>
      <w:tr w:rsidR="0099095E" w14:paraId="21F3027E" w14:textId="77777777" w:rsidTr="0099095E">
        <w:tc>
          <w:tcPr>
            <w:tcW w:w="9016" w:type="dxa"/>
          </w:tcPr>
          <w:p w14:paraId="1BAEF4D3" w14:textId="52D2C04A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Garantitiden er </w:t>
            </w:r>
            <w:r w:rsidR="007236E6" w:rsidRPr="007236E6">
              <w:rPr>
                <w:rFonts w:cstheme="minorHAnsi"/>
                <w:color w:val="0000CC"/>
              </w:rPr>
              <w:t>24</w:t>
            </w:r>
            <w:r w:rsidRPr="007236E6">
              <w:rPr>
                <w:rFonts w:cstheme="minorHAnsi"/>
              </w:rPr>
              <w:t xml:space="preserve"> måneder</w:t>
            </w:r>
            <w:r w:rsidRPr="0010556F">
              <w:rPr>
                <w:rFonts w:cstheme="minorHAnsi"/>
              </w:rPr>
              <w:t>, og løper fra</w:t>
            </w:r>
            <w:proofErr w:type="gramStart"/>
            <w:r w:rsidRPr="0010556F">
              <w:rPr>
                <w:rFonts w:cstheme="minorHAnsi"/>
              </w:rPr>
              <w:t xml:space="preserve"> </w:t>
            </w:r>
            <w:r w:rsidRPr="0099095E">
              <w:rPr>
                <w:rFonts w:cstheme="minorHAnsi"/>
                <w:color w:val="1A588E" w:themeColor="background2" w:themeShade="80"/>
              </w:rPr>
              <w:t>...&lt;</w:t>
            </w:r>
            <w:proofErr w:type="gramEnd"/>
            <w:r w:rsidRPr="0099095E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10556F">
              <w:rPr>
                <w:rFonts w:cstheme="minorHAnsi"/>
              </w:rPr>
              <w:t>til ...</w:t>
            </w:r>
            <w:r w:rsidRPr="0099095E">
              <w:rPr>
                <w:rFonts w:cstheme="minorHAnsi"/>
                <w:color w:val="1A588E" w:themeColor="background2" w:themeShade="80"/>
              </w:rPr>
              <w:t>&lt;sett inn dato&gt;.</w:t>
            </w:r>
          </w:p>
        </w:tc>
      </w:tr>
    </w:tbl>
    <w:p w14:paraId="384F69BF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1679B5" w14:paraId="4B016D87" w14:textId="77777777" w:rsidTr="00F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599883B4" w14:textId="4326A270" w:rsidR="001679B5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E54DBB" w14:paraId="4BF12FAC" w14:textId="77777777" w:rsidTr="0079019A">
        <w:tc>
          <w:tcPr>
            <w:tcW w:w="5872" w:type="dxa"/>
            <w:gridSpan w:val="2"/>
          </w:tcPr>
          <w:p w14:paraId="6F386ED7" w14:textId="056A8708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227DB764" w14:textId="616EB591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E54DBB" w14:paraId="3382A9EA" w14:textId="77777777" w:rsidTr="00E54DBB">
        <w:tc>
          <w:tcPr>
            <w:tcW w:w="3084" w:type="dxa"/>
          </w:tcPr>
          <w:p w14:paraId="150FB045" w14:textId="6BD522E2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15EA1299" w14:textId="3C289793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4FD82EA7" w14:textId="77777777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</w:p>
        </w:tc>
      </w:tr>
      <w:tr w:rsidR="00E54DBB" w14:paraId="017E5EF5" w14:textId="77777777" w:rsidTr="00E54DBB">
        <w:tc>
          <w:tcPr>
            <w:tcW w:w="3084" w:type="dxa"/>
          </w:tcPr>
          <w:p w14:paraId="7EBECA19" w14:textId="77777777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2A969630" w14:textId="1D377829" w:rsidR="00E54DBB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785C2182" w14:textId="0BA3EBB8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E54DBB" w14:paraId="1C766E98" w14:textId="77777777" w:rsidTr="00E54DBB">
        <w:tc>
          <w:tcPr>
            <w:tcW w:w="3084" w:type="dxa"/>
          </w:tcPr>
          <w:p w14:paraId="680D91AD" w14:textId="77777777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6B9A8E4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2351762A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3EA2C32A" w14:textId="77777777" w:rsidR="001679B5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525E59F" w14:textId="77777777" w:rsidR="001679B5" w:rsidRPr="009C7D85" w:rsidRDefault="001679B5" w:rsidP="001679B5">
            <w:pPr>
              <w:rPr>
                <w:rFonts w:ascii="Calibri" w:hAnsi="Calibri" w:cs="Calibri"/>
              </w:rPr>
            </w:pPr>
          </w:p>
          <w:p w14:paraId="4A2E340D" w14:textId="19E6C38E" w:rsidR="00E54DBB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072EF59D" w14:textId="5CA53D51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2F913F0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722BFC2E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31C385AC" w14:textId="66DAA2A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F2E8" w14:textId="77777777" w:rsidR="00154803" w:rsidRDefault="00154803" w:rsidP="008A6B54">
      <w:pPr>
        <w:spacing w:after="0" w:line="240" w:lineRule="auto"/>
      </w:pPr>
      <w:r>
        <w:separator/>
      </w:r>
    </w:p>
  </w:endnote>
  <w:endnote w:type="continuationSeparator" w:id="0">
    <w:p w14:paraId="48283F44" w14:textId="77777777" w:rsidR="00154803" w:rsidRDefault="0015480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81"/>
      <w:gridCol w:w="2690"/>
    </w:tblGrid>
    <w:tr w:rsidR="0001190D" w:rsidRPr="00907B33" w14:paraId="7EC29895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7C30036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3" w:type="pct"/>
          <w:shd w:val="clear" w:color="auto" w:fill="auto"/>
        </w:tcPr>
        <w:p w14:paraId="59006229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3A876DF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0A64763B" w14:textId="632D32D1" w:rsidR="0001190D" w:rsidRPr="00BD5AA6" w:rsidRDefault="0099095E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99095E">
            <w:rPr>
              <w:b w:val="0"/>
              <w:bCs/>
              <w:color w:val="003087" w:themeColor="text2"/>
              <w:sz w:val="18"/>
              <w:szCs w:val="18"/>
            </w:rPr>
            <w:t xml:space="preserve"> – Overtakelsesprotokoll etter gjennomført prøvedrift, versjon 07-2023</w:t>
          </w:r>
        </w:p>
      </w:tc>
      <w:tc>
        <w:tcPr>
          <w:tcW w:w="1483" w:type="pct"/>
          <w:shd w:val="clear" w:color="auto" w:fill="auto"/>
        </w:tcPr>
        <w:p w14:paraId="4B1870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0E4F57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56A7B1EF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03EDA711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4F2EEF8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541C119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7A61F7E3" w14:textId="18983629" w:rsidR="004F084A" w:rsidRPr="00BD5AA6" w:rsidRDefault="007236E6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Bilag 1</w:t>
          </w:r>
          <w:r w:rsidR="002F1733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- </w:t>
          </w:r>
          <w:r w:rsidR="0099095E" w:rsidRPr="0099095E">
            <w:rPr>
              <w:b w:val="0"/>
              <w:bCs/>
              <w:color w:val="003087" w:themeColor="text2"/>
              <w:sz w:val="18"/>
              <w:szCs w:val="18"/>
            </w:rPr>
            <w:t>Overtakelsesprotokoll etter gjennomført prøvedrift</w:t>
          </w:r>
        </w:p>
      </w:tc>
      <w:tc>
        <w:tcPr>
          <w:tcW w:w="1561" w:type="pct"/>
          <w:shd w:val="clear" w:color="auto" w:fill="auto"/>
        </w:tcPr>
        <w:p w14:paraId="1B6FA60B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99B26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562C" w14:textId="77777777" w:rsidR="00154803" w:rsidRDefault="00154803" w:rsidP="008A6B54">
      <w:pPr>
        <w:spacing w:after="0" w:line="240" w:lineRule="auto"/>
      </w:pPr>
      <w:r>
        <w:separator/>
      </w:r>
    </w:p>
  </w:footnote>
  <w:footnote w:type="continuationSeparator" w:id="0">
    <w:p w14:paraId="4E679EDB" w14:textId="77777777" w:rsidR="00154803" w:rsidRDefault="00154803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202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3CF6FAE" wp14:editId="57FC3E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324B" w14:textId="056A35F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2E747C3" wp14:editId="7DB8AEE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5E"/>
    <w:rsid w:val="0001190D"/>
    <w:rsid w:val="000169B0"/>
    <w:rsid w:val="00061D42"/>
    <w:rsid w:val="00066FAD"/>
    <w:rsid w:val="000E3D69"/>
    <w:rsid w:val="000F11A5"/>
    <w:rsid w:val="001457DD"/>
    <w:rsid w:val="00154803"/>
    <w:rsid w:val="001679B5"/>
    <w:rsid w:val="00172E83"/>
    <w:rsid w:val="00174C26"/>
    <w:rsid w:val="00192BCD"/>
    <w:rsid w:val="001A7904"/>
    <w:rsid w:val="00234B11"/>
    <w:rsid w:val="002C03B4"/>
    <w:rsid w:val="002C5C80"/>
    <w:rsid w:val="002D33F1"/>
    <w:rsid w:val="002F1733"/>
    <w:rsid w:val="002F21B1"/>
    <w:rsid w:val="00305C53"/>
    <w:rsid w:val="00311005"/>
    <w:rsid w:val="003C7810"/>
    <w:rsid w:val="003D3F41"/>
    <w:rsid w:val="003D55AC"/>
    <w:rsid w:val="00400A8F"/>
    <w:rsid w:val="00402EAE"/>
    <w:rsid w:val="00417017"/>
    <w:rsid w:val="00421342"/>
    <w:rsid w:val="0047732F"/>
    <w:rsid w:val="00486A77"/>
    <w:rsid w:val="004B54E4"/>
    <w:rsid w:val="004F084A"/>
    <w:rsid w:val="004F7395"/>
    <w:rsid w:val="00503546"/>
    <w:rsid w:val="00512B3B"/>
    <w:rsid w:val="00522354"/>
    <w:rsid w:val="00525466"/>
    <w:rsid w:val="005703FD"/>
    <w:rsid w:val="005E3FC0"/>
    <w:rsid w:val="005E61C2"/>
    <w:rsid w:val="005F5862"/>
    <w:rsid w:val="00642BFA"/>
    <w:rsid w:val="00650AED"/>
    <w:rsid w:val="006623BE"/>
    <w:rsid w:val="006837C3"/>
    <w:rsid w:val="006F312A"/>
    <w:rsid w:val="00702E73"/>
    <w:rsid w:val="007236E6"/>
    <w:rsid w:val="0076237F"/>
    <w:rsid w:val="00771457"/>
    <w:rsid w:val="007D00AD"/>
    <w:rsid w:val="007F13FF"/>
    <w:rsid w:val="0081186E"/>
    <w:rsid w:val="0082344F"/>
    <w:rsid w:val="0088249A"/>
    <w:rsid w:val="00884491"/>
    <w:rsid w:val="008961BF"/>
    <w:rsid w:val="008A1521"/>
    <w:rsid w:val="008A6B54"/>
    <w:rsid w:val="008D0680"/>
    <w:rsid w:val="008F2B11"/>
    <w:rsid w:val="00907B33"/>
    <w:rsid w:val="0099095E"/>
    <w:rsid w:val="009A3E11"/>
    <w:rsid w:val="009B4D02"/>
    <w:rsid w:val="009C7E5D"/>
    <w:rsid w:val="009F7F53"/>
    <w:rsid w:val="00A13B9A"/>
    <w:rsid w:val="00A20E21"/>
    <w:rsid w:val="00A659C6"/>
    <w:rsid w:val="00AA1652"/>
    <w:rsid w:val="00AE3BC9"/>
    <w:rsid w:val="00AE602A"/>
    <w:rsid w:val="00B254A8"/>
    <w:rsid w:val="00B30A4F"/>
    <w:rsid w:val="00B45AD5"/>
    <w:rsid w:val="00B656CC"/>
    <w:rsid w:val="00BC7511"/>
    <w:rsid w:val="00BD5AA6"/>
    <w:rsid w:val="00C37AEC"/>
    <w:rsid w:val="00C80220"/>
    <w:rsid w:val="00C90DDD"/>
    <w:rsid w:val="00CB354A"/>
    <w:rsid w:val="00CC0CDA"/>
    <w:rsid w:val="00D0738E"/>
    <w:rsid w:val="00D25402"/>
    <w:rsid w:val="00D549FA"/>
    <w:rsid w:val="00D758FB"/>
    <w:rsid w:val="00D8139A"/>
    <w:rsid w:val="00D869B4"/>
    <w:rsid w:val="00E219C8"/>
    <w:rsid w:val="00E3138E"/>
    <w:rsid w:val="00E35C72"/>
    <w:rsid w:val="00E54DBB"/>
    <w:rsid w:val="00EA45CB"/>
    <w:rsid w:val="00EB13E8"/>
    <w:rsid w:val="00EB5F17"/>
    <w:rsid w:val="00EC1CF3"/>
    <w:rsid w:val="00ED29B3"/>
    <w:rsid w:val="00EF7974"/>
    <w:rsid w:val="00F139BA"/>
    <w:rsid w:val="00F141F6"/>
    <w:rsid w:val="00F22DA7"/>
    <w:rsid w:val="00F300FC"/>
    <w:rsid w:val="00F3117C"/>
    <w:rsid w:val="00F3344C"/>
    <w:rsid w:val="00F604BA"/>
    <w:rsid w:val="00F6667E"/>
    <w:rsid w:val="00F875D0"/>
    <w:rsid w:val="00F96E69"/>
    <w:rsid w:val="00FA1CD0"/>
    <w:rsid w:val="00FC1E3C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0BCD"/>
  <w15:chartTrackingRefBased/>
  <w15:docId w15:val="{9EA42BDB-19E0-4794-A9FD-629CB5D1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0A6C-6E6D-4DD1-A156-6F9ACF4E0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7AB0-C53A-4DF7-BE81-A19FEA13F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EDE89-F349-4178-B4D3-668BB3DE2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11</TotalTime>
  <Pages>1</Pages>
  <Words>134</Words>
  <Characters>714</Characters>
  <Application>Microsoft Office Word</Application>
  <DocSecurity>0</DocSecurity>
  <Lines>5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15</cp:revision>
  <dcterms:created xsi:type="dcterms:W3CDTF">2023-06-30T10:48:00Z</dcterms:created>
  <dcterms:modified xsi:type="dcterms:W3CDTF">2026-06-12T21:26:00Z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95800</vt:r8>
  </property>
  <property fmtid="{D5CDD505-2E9C-101B-9397-08002B2CF9AE}" pid="3" name="xd_ProgID">
    <vt:lpwstr/>
  </property>
  <property fmtid="{D5CDD505-2E9C-101B-9397-08002B2CF9AE}" pid="4" name="ContentTypeId">
    <vt:lpwstr>0x010100CB310CAEEC435847A416C44539371BF6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2025-01-29T07:23:20Z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2891b885-758e-4508-8111-7cfaaffeede5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