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643246F6" w:rsidR="00A85872" w:rsidRDefault="00DD59A7" w:rsidP="008C6F9F">
      <w:pPr>
        <w:pStyle w:val="Tittel"/>
      </w:pPr>
      <w:r>
        <w:t xml:space="preserve">Bilag 13 - </w:t>
      </w:r>
      <w:r w:rsidR="00A85872">
        <w:t xml:space="preserve">Forpliktelseserklæring </w:t>
      </w:r>
    </w:p>
    <w:p w14:paraId="625C0CE4" w14:textId="718A4C30" w:rsidR="00A85872" w:rsidRPr="00351789" w:rsidRDefault="00261A71" w:rsidP="008C6F9F">
      <w:pPr>
        <w:pStyle w:val="Overskrift1"/>
        <w:rPr>
          <w:color w:val="0070C0"/>
        </w:rPr>
      </w:pPr>
      <w:r>
        <w:t>Fargestofflaser (PDL)</w:t>
      </w:r>
      <w:r w:rsidR="00A12E65">
        <w:t xml:space="preserve"> til </w:t>
      </w:r>
      <w:r>
        <w:t>Hudavdelingen</w:t>
      </w:r>
      <w:r w:rsidR="00A12E65">
        <w:t xml:space="preserve"> ved Helse Stavanger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4CE772F6" w:rsidR="00A85872" w:rsidRDefault="00A85872" w:rsidP="008C6F9F">
      <w:r>
        <w:br/>
      </w:r>
      <w:r w:rsidRPr="00821E81">
        <w:t xml:space="preserve">Forpliktelseserklæringen er gitt til </w:t>
      </w:r>
      <w:r w:rsidR="00821E81" w:rsidRPr="00821E81">
        <w:t>Helse Stavanger HF</w:t>
      </w:r>
      <w:r w:rsidRPr="00821E81">
        <w:t xml:space="preserve"> i anledning </w:t>
      </w:r>
      <w:r w:rsidR="00821E81" w:rsidRPr="00821E81">
        <w:t>anskaffelse av</w:t>
      </w:r>
      <w:r w:rsidR="00261A71">
        <w:t xml:space="preserve"> fargestofflaser (PDL) </w:t>
      </w:r>
      <w:r w:rsidR="00821E81" w:rsidRPr="00821E81">
        <w:t xml:space="preserve">til </w:t>
      </w:r>
      <w:r w:rsidR="00261A71">
        <w:t>Hudavdelinge</w:t>
      </w:r>
      <w:r w:rsidR="00821E81" w:rsidRPr="00821E81">
        <w:t>n.</w:t>
      </w:r>
    </w:p>
    <w:p w14:paraId="31275993" w14:textId="17630988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</w:t>
      </w:r>
      <w:r w:rsidRPr="00A12E65">
        <w:t xml:space="preserve">om </w:t>
      </w:r>
      <w:r w:rsidR="00261A71">
        <w:t>fargestoff</w:t>
      </w:r>
      <w:r w:rsidR="00A12E65" w:rsidRPr="00A12E65">
        <w:t>laser</w:t>
      </w:r>
      <w:r w:rsidRPr="00A12E65">
        <w:t xml:space="preserve"> </w:t>
      </w:r>
      <w:r w:rsidR="00261A71">
        <w:t xml:space="preserve">(PDL) </w:t>
      </w:r>
      <w:r w:rsidRPr="00A12E65">
        <w:t xml:space="preserve">støtte </w:t>
      </w:r>
      <w:r>
        <w:t>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261A7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54895B6C" w14:textId="1461B66F" w:rsidR="000929EC" w:rsidRPr="0037175C" w:rsidRDefault="000929EC" w:rsidP="00A12E65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78AD9E70" w14:textId="7335940F" w:rsidR="000929EC" w:rsidRPr="0037175C" w:rsidRDefault="00261A7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</w:t>
      </w:r>
      <w:r w:rsidR="00A12E65">
        <w:rPr>
          <w:rFonts w:ascii="Calibri" w:hAnsi="Calibri"/>
          <w:szCs w:val="20"/>
        </w:rPr>
        <w:t xml:space="preserve">service, jf. Bilag 2 </w:t>
      </w:r>
      <w:r w:rsidR="002C1B58">
        <w:rPr>
          <w:rFonts w:ascii="Calibri" w:hAnsi="Calibri"/>
          <w:szCs w:val="20"/>
        </w:rPr>
        <w:t>–</w:t>
      </w:r>
      <w:r w:rsidR="00A12E65">
        <w:rPr>
          <w:rFonts w:ascii="Calibri" w:hAnsi="Calibri"/>
          <w:szCs w:val="20"/>
        </w:rPr>
        <w:t xml:space="preserve"> Kravspesifikasjon</w:t>
      </w:r>
      <w:r w:rsidR="002C1B58">
        <w:rPr>
          <w:rFonts w:ascii="Calibri" w:hAnsi="Calibri"/>
          <w:szCs w:val="20"/>
        </w:rPr>
        <w:t>, krav nr. 21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17BC4DEC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 xml:space="preserve">Her beskrives hvilke ressurser UL skal stille med for at HL kan oppfylle </w:t>
                </w:r>
                <w:r w:rsidR="00A12E65">
                  <w:rPr>
                    <w:rFonts w:ascii="Calibri" w:hAnsi="Calibri"/>
                  </w:rPr>
                  <w:t>minste</w:t>
                </w:r>
                <w:r w:rsidRPr="0037175C">
                  <w:rPr>
                    <w:rFonts w:ascii="Calibri" w:hAnsi="Calibri"/>
                  </w:rPr>
                  <w:t>krav</w:t>
                </w:r>
                <w:r w:rsidR="00821E81">
                  <w:rPr>
                    <w:rFonts w:ascii="Calibri" w:hAnsi="Calibri"/>
                  </w:rPr>
                  <w:t xml:space="preserve"> til serviceorganisasjon </w:t>
                </w:r>
                <w:r w:rsidRPr="0037175C">
                  <w:rPr>
                    <w:rFonts w:ascii="Calibri" w:hAnsi="Calibri"/>
                  </w:rPr>
                  <w:t>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F7C32" w14:textId="77777777" w:rsidR="00EE15FC" w:rsidRDefault="00EE15FC" w:rsidP="008A6B54">
      <w:pPr>
        <w:spacing w:after="0" w:line="240" w:lineRule="auto"/>
      </w:pPr>
      <w:r>
        <w:separator/>
      </w:r>
    </w:p>
  </w:endnote>
  <w:endnote w:type="continuationSeparator" w:id="0">
    <w:p w14:paraId="489FD2C3" w14:textId="77777777" w:rsidR="00EE15FC" w:rsidRDefault="00EE15F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252037F0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64092670" w:rsidR="004F084A" w:rsidRPr="00BD5AA6" w:rsidRDefault="00DD59A7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13 - </w:t>
          </w:r>
          <w:r w:rsidR="00A85872"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3D96" w14:textId="77777777" w:rsidR="00EE15FC" w:rsidRDefault="00EE15FC" w:rsidP="008A6B54">
      <w:pPr>
        <w:spacing w:after="0" w:line="240" w:lineRule="auto"/>
      </w:pPr>
      <w:r>
        <w:separator/>
      </w:r>
    </w:p>
  </w:footnote>
  <w:footnote w:type="continuationSeparator" w:id="0">
    <w:p w14:paraId="0A158569" w14:textId="77777777" w:rsidR="00EE15FC" w:rsidRDefault="00EE15F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29A818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A15A7"/>
    <w:rsid w:val="000B5282"/>
    <w:rsid w:val="000E3D69"/>
    <w:rsid w:val="000F11A5"/>
    <w:rsid w:val="001457DD"/>
    <w:rsid w:val="00172E83"/>
    <w:rsid w:val="00174C26"/>
    <w:rsid w:val="00176156"/>
    <w:rsid w:val="001A7904"/>
    <w:rsid w:val="001D2183"/>
    <w:rsid w:val="002060E7"/>
    <w:rsid w:val="00234B11"/>
    <w:rsid w:val="00261A71"/>
    <w:rsid w:val="002C03B4"/>
    <w:rsid w:val="002C1B58"/>
    <w:rsid w:val="002C5C80"/>
    <w:rsid w:val="002D33F1"/>
    <w:rsid w:val="002F21B1"/>
    <w:rsid w:val="00305C53"/>
    <w:rsid w:val="00311005"/>
    <w:rsid w:val="0037144F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C453B"/>
    <w:rsid w:val="006F312A"/>
    <w:rsid w:val="0076237F"/>
    <w:rsid w:val="00771457"/>
    <w:rsid w:val="007D00AD"/>
    <w:rsid w:val="007E4985"/>
    <w:rsid w:val="007F13FF"/>
    <w:rsid w:val="007F2EEC"/>
    <w:rsid w:val="0081186E"/>
    <w:rsid w:val="00821E81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2E65"/>
    <w:rsid w:val="00A13B9A"/>
    <w:rsid w:val="00A51393"/>
    <w:rsid w:val="00A659C6"/>
    <w:rsid w:val="00A6702A"/>
    <w:rsid w:val="00A85872"/>
    <w:rsid w:val="00A87711"/>
    <w:rsid w:val="00AA1652"/>
    <w:rsid w:val="00AE3BC9"/>
    <w:rsid w:val="00B254A8"/>
    <w:rsid w:val="00B30A4F"/>
    <w:rsid w:val="00B42FE5"/>
    <w:rsid w:val="00B656CC"/>
    <w:rsid w:val="00BC7511"/>
    <w:rsid w:val="00BD5AA6"/>
    <w:rsid w:val="00BF6695"/>
    <w:rsid w:val="00C37AEC"/>
    <w:rsid w:val="00C54030"/>
    <w:rsid w:val="00C80220"/>
    <w:rsid w:val="00CB354A"/>
    <w:rsid w:val="00CC0CDA"/>
    <w:rsid w:val="00CC2A39"/>
    <w:rsid w:val="00D0738E"/>
    <w:rsid w:val="00D25402"/>
    <w:rsid w:val="00D2625A"/>
    <w:rsid w:val="00D549FA"/>
    <w:rsid w:val="00D758FB"/>
    <w:rsid w:val="00D850B0"/>
    <w:rsid w:val="00D869B4"/>
    <w:rsid w:val="00DC5C03"/>
    <w:rsid w:val="00DD59A7"/>
    <w:rsid w:val="00E3138E"/>
    <w:rsid w:val="00EA45CB"/>
    <w:rsid w:val="00EB13E8"/>
    <w:rsid w:val="00EB5F17"/>
    <w:rsid w:val="00ED29B3"/>
    <w:rsid w:val="00EE15FC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A7904"/>
    <w:rsid w:val="002060E7"/>
    <w:rsid w:val="00305C53"/>
    <w:rsid w:val="0037144F"/>
    <w:rsid w:val="003F613D"/>
    <w:rsid w:val="00594A76"/>
    <w:rsid w:val="005D0AAA"/>
    <w:rsid w:val="00765529"/>
    <w:rsid w:val="007F2EEC"/>
    <w:rsid w:val="008E76D7"/>
    <w:rsid w:val="00C54030"/>
    <w:rsid w:val="00F73B75"/>
    <w:rsid w:val="00FD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7A73F-3205-4006-AAAC-D4A871CA2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17</TotalTime>
  <Pages>1</Pages>
  <Words>224</Words>
  <Characters>1192</Characters>
  <Application>Microsoft Office Word</Application>
  <DocSecurity>0</DocSecurity>
  <Lines>9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10</cp:revision>
  <dcterms:created xsi:type="dcterms:W3CDTF">2025-05-21T06:52:00Z</dcterms:created>
  <dcterms:modified xsi:type="dcterms:W3CDTF">2026-05-15T11:53:00Z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0x010100CB310CAEEC435847A416C44539371BF6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