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39C4D0DF" w:rsidR="005D05D9" w:rsidRDefault="00FE07D0" w:rsidP="007E6A34">
      <w:pPr>
        <w:pStyle w:val="Tittel"/>
      </w:pPr>
      <w:r>
        <w:t xml:space="preserve">Bilag 6 - </w:t>
      </w:r>
      <w:r w:rsidR="005D05D9"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1883116" w:rsidR="004F084A" w:rsidRPr="00BD5AA6" w:rsidRDefault="006540E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6 - </w:t>
          </w:r>
          <w:r w:rsidR="005D05D9"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7EE2381C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9064C"/>
    <w:rsid w:val="000E3D69"/>
    <w:rsid w:val="000F11A5"/>
    <w:rsid w:val="0012720C"/>
    <w:rsid w:val="001457DD"/>
    <w:rsid w:val="00172E83"/>
    <w:rsid w:val="00174C26"/>
    <w:rsid w:val="001A7904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541A3"/>
    <w:rsid w:val="005703FD"/>
    <w:rsid w:val="005D05D9"/>
    <w:rsid w:val="005E3FC0"/>
    <w:rsid w:val="005E61C2"/>
    <w:rsid w:val="005F5862"/>
    <w:rsid w:val="006540E0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00FE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310CAEEC435847A416C44539371BF6" ma:contentTypeVersion="3" ma:contentTypeDescription="Opprett et nytt dokument." ma:contentTypeScope="" ma:versionID="2c574a45df13d691db48972eb29ca994">
  <xsd:schema xmlns:xsd="http://www.w3.org/2001/XMLSchema" xmlns:xs="http://www.w3.org/2001/XMLSchema" xmlns:p="http://schemas.microsoft.com/office/2006/metadata/properties" xmlns:ns2="52e8517a-076b-4a2d-ac2c-4537f6f95cc9" targetNamespace="http://schemas.microsoft.com/office/2006/metadata/properties" ma:root="true" ma:fieldsID="25c4f2a7d5f34fb04792a54ea398e09e" ns2:_="">
    <xsd:import namespace="52e8517a-076b-4a2d-ac2c-4537f6f95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517a-076b-4a2d-ac2c-4537f6f95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5DC2EB-E936-4AF5-9260-601B0F9DF58A}"/>
</file>

<file path=customXml/itemProps3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2</TotalTime>
  <Pages>1</Pages>
  <Words>360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Kathrine Lejon Skjold</cp:lastModifiedBy>
  <cp:revision>5</cp:revision>
  <dcterms:created xsi:type="dcterms:W3CDTF">2023-06-30T11:03:00Z</dcterms:created>
  <dcterms:modified xsi:type="dcterms:W3CDTF">2026-04-08T17:24:00Z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0x010100CB310CAEEC435847A416C44539371BF6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