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2AB8F883" w:rsidR="009D1B29" w:rsidRDefault="008657F9" w:rsidP="00A23A13">
      <w:pPr>
        <w:pStyle w:val="Tittel"/>
      </w:pPr>
      <w:r>
        <w:t xml:space="preserve">Bilag </w:t>
      </w:r>
      <w:r w:rsidR="004A281B">
        <w:t>8</w:t>
      </w:r>
      <w:r>
        <w:t xml:space="preserve"> - </w:t>
      </w:r>
      <w:r w:rsidR="00BA0A9D">
        <w:t>Endringsprotokoll</w:t>
      </w:r>
    </w:p>
    <w:p w14:paraId="4B0B5445" w14:textId="5F1F3134" w:rsidR="00BA0A9D" w:rsidRPr="008657F9" w:rsidRDefault="00BA0A9D" w:rsidP="009D1B29">
      <w:pPr>
        <w:pStyle w:val="Overskrift1"/>
        <w:rPr>
          <w:color w:val="0000CC"/>
        </w:rPr>
      </w:pPr>
      <w:r w:rsidRPr="170A7997">
        <w:rPr>
          <w:color w:val="0000CC"/>
        </w:rPr>
        <w:t xml:space="preserve">[Avtalenr] </w:t>
      </w:r>
      <w:r w:rsidR="004A281B" w:rsidRPr="170A7997">
        <w:rPr>
          <w:color w:val="0000CC"/>
        </w:rPr>
        <w:t xml:space="preserve">[Navn på avtale] 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E874" w14:textId="77777777" w:rsidR="009026EB" w:rsidRDefault="009026EB" w:rsidP="008A6B54">
      <w:pPr>
        <w:spacing w:after="0" w:line="240" w:lineRule="auto"/>
      </w:pPr>
      <w:r>
        <w:separator/>
      </w:r>
    </w:p>
  </w:endnote>
  <w:endnote w:type="continuationSeparator" w:id="0">
    <w:p w14:paraId="007FE2C2" w14:textId="77777777" w:rsidR="009026EB" w:rsidRDefault="009026E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4BAB5722" w:rsidR="004F084A" w:rsidRPr="00BD5AA6" w:rsidRDefault="008A4F1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r w:rsidR="009306A4">
            <w:rPr>
              <w:b w:val="0"/>
              <w:bCs/>
              <w:color w:val="003087" w:themeColor="text2"/>
              <w:sz w:val="18"/>
              <w:szCs w:val="18"/>
            </w:rPr>
            <w:t>8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- </w:t>
          </w:r>
          <w:r w:rsidR="00BA0A9D"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96421" w14:textId="77777777" w:rsidR="009026EB" w:rsidRDefault="009026EB" w:rsidP="008A6B54">
      <w:pPr>
        <w:spacing w:after="0" w:line="240" w:lineRule="auto"/>
      </w:pPr>
      <w:r>
        <w:separator/>
      </w:r>
    </w:p>
  </w:footnote>
  <w:footnote w:type="continuationSeparator" w:id="0">
    <w:p w14:paraId="1DF5923F" w14:textId="77777777" w:rsidR="009026EB" w:rsidRDefault="009026E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5D5F272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4AF"/>
    <w:rsid w:val="000169B0"/>
    <w:rsid w:val="00061D42"/>
    <w:rsid w:val="00066FAD"/>
    <w:rsid w:val="0009064C"/>
    <w:rsid w:val="000A01D7"/>
    <w:rsid w:val="000B1713"/>
    <w:rsid w:val="000E3D69"/>
    <w:rsid w:val="000F11A5"/>
    <w:rsid w:val="001457DD"/>
    <w:rsid w:val="00172E83"/>
    <w:rsid w:val="00174C26"/>
    <w:rsid w:val="001A7904"/>
    <w:rsid w:val="0020580D"/>
    <w:rsid w:val="00234B11"/>
    <w:rsid w:val="00253F62"/>
    <w:rsid w:val="002C03B4"/>
    <w:rsid w:val="002C5C80"/>
    <w:rsid w:val="002D33F1"/>
    <w:rsid w:val="002F21B1"/>
    <w:rsid w:val="00305C53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A281B"/>
    <w:rsid w:val="004B54E4"/>
    <w:rsid w:val="004B5A3F"/>
    <w:rsid w:val="004F084A"/>
    <w:rsid w:val="00512B3B"/>
    <w:rsid w:val="00522354"/>
    <w:rsid w:val="005703FD"/>
    <w:rsid w:val="0058409D"/>
    <w:rsid w:val="005E3FC0"/>
    <w:rsid w:val="005E61C2"/>
    <w:rsid w:val="005F5862"/>
    <w:rsid w:val="00611273"/>
    <w:rsid w:val="00665E25"/>
    <w:rsid w:val="006837C3"/>
    <w:rsid w:val="006A36DB"/>
    <w:rsid w:val="006E5277"/>
    <w:rsid w:val="006F312A"/>
    <w:rsid w:val="00701566"/>
    <w:rsid w:val="0076237F"/>
    <w:rsid w:val="00771457"/>
    <w:rsid w:val="007718E8"/>
    <w:rsid w:val="007D00AD"/>
    <w:rsid w:val="007F13FF"/>
    <w:rsid w:val="0081186E"/>
    <w:rsid w:val="0082344F"/>
    <w:rsid w:val="008657F9"/>
    <w:rsid w:val="008675A7"/>
    <w:rsid w:val="00884491"/>
    <w:rsid w:val="008961BF"/>
    <w:rsid w:val="008A1521"/>
    <w:rsid w:val="008A4F10"/>
    <w:rsid w:val="008A6B54"/>
    <w:rsid w:val="008F2B11"/>
    <w:rsid w:val="009026EB"/>
    <w:rsid w:val="00907B33"/>
    <w:rsid w:val="009306A4"/>
    <w:rsid w:val="009A3E11"/>
    <w:rsid w:val="009B4D02"/>
    <w:rsid w:val="009C7E5D"/>
    <w:rsid w:val="009D1B29"/>
    <w:rsid w:val="009F7F53"/>
    <w:rsid w:val="00A13B9A"/>
    <w:rsid w:val="00A20E21"/>
    <w:rsid w:val="00A659C6"/>
    <w:rsid w:val="00AA1652"/>
    <w:rsid w:val="00AE3BC9"/>
    <w:rsid w:val="00B03335"/>
    <w:rsid w:val="00B254A8"/>
    <w:rsid w:val="00B30A4F"/>
    <w:rsid w:val="00B656CC"/>
    <w:rsid w:val="00B81465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2644C"/>
    <w:rsid w:val="00D549FA"/>
    <w:rsid w:val="00D758FB"/>
    <w:rsid w:val="00D869B4"/>
    <w:rsid w:val="00E3138E"/>
    <w:rsid w:val="00E4583F"/>
    <w:rsid w:val="00E946A6"/>
    <w:rsid w:val="00EA45CB"/>
    <w:rsid w:val="00EB13E8"/>
    <w:rsid w:val="00EB5F17"/>
    <w:rsid w:val="00ED29B3"/>
    <w:rsid w:val="00ED759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C52F2"/>
    <w:rsid w:val="00FD6AD8"/>
    <w:rsid w:val="170A7997"/>
    <w:rsid w:val="54ADD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624BF-4CD0-4A70-AAA4-8740FB9A8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517a-076b-4a2d-ac2c-4537f6f95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</TotalTime>
  <Pages>1</Pages>
  <Words>56</Words>
  <Characters>299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Silje Stokkeland</cp:lastModifiedBy>
  <cp:revision>15</cp:revision>
  <dcterms:created xsi:type="dcterms:W3CDTF">2023-06-30T10:59:00Z</dcterms:created>
  <dcterms:modified xsi:type="dcterms:W3CDTF">2026-06-17T11:55:00Z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0x010100CB310CAEEC435847A416C44539371BF6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