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56DB57F" w:rsidR="00F50F1D" w:rsidRDefault="00284B79" w:rsidP="00B30EB4">
      <w:pPr>
        <w:pStyle w:val="Tittel"/>
      </w:pPr>
      <w:r>
        <w:t xml:space="preserve">Vedlegg 4 - </w:t>
      </w:r>
      <w:r w:rsidR="00F50F1D"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0FD06770" w14:textId="6C8009C8" w:rsidR="007805A3" w:rsidRPr="00803987" w:rsidRDefault="007805A3" w:rsidP="007805A3">
      <w:pPr>
        <w:spacing w:before="240" w:after="240"/>
      </w:pPr>
      <w:r w:rsidRPr="00803987">
        <w:t xml:space="preserve">Tilbyder skal legge inn informasjon som etterspurt knyttet til Tilbyders referanser over de mest relevante leveransene </w:t>
      </w:r>
      <w:r>
        <w:t xml:space="preserve">av </w:t>
      </w:r>
      <w:r w:rsidR="000776DB">
        <w:t xml:space="preserve">fargestofflaser </w:t>
      </w:r>
      <w:r w:rsidRPr="00803987">
        <w:t xml:space="preserve">de siste </w:t>
      </w:r>
      <w:r>
        <w:t>5</w:t>
      </w:r>
      <w:r w:rsidRPr="00803987">
        <w:t xml:space="preserve"> år</w:t>
      </w:r>
      <w:r w:rsidR="002A663E">
        <w:t xml:space="preserve">, fortrinnsvis i </w:t>
      </w:r>
      <w:r w:rsidR="00B7138B">
        <w:t>Europa</w:t>
      </w:r>
      <w:r w:rsidR="002A663E">
        <w:t xml:space="preserve">. </w:t>
      </w:r>
      <w:r w:rsidR="00FC4950">
        <w:t xml:space="preserve">Med mest relevante </w:t>
      </w:r>
      <w:r w:rsidR="002A663E">
        <w:t>leveranser menes leveranser med tilsvarende bruksområde.</w:t>
      </w:r>
    </w:p>
    <w:p w14:paraId="7970D480" w14:textId="5ADDFEFE" w:rsidR="00FB2EEF" w:rsidRPr="00F02787" w:rsidRDefault="00FB2EEF" w:rsidP="00FB2EEF">
      <w:pPr>
        <w:spacing w:after="240"/>
      </w:pPr>
      <w:r w:rsidRPr="00F02787">
        <w:t xml:space="preserve">Listen </w:t>
      </w:r>
      <w:r>
        <w:t xml:space="preserve">kan </w:t>
      </w:r>
      <w:r w:rsidRPr="00F02787">
        <w:t xml:space="preserve">benyttes av </w:t>
      </w:r>
      <w:r>
        <w:t>o</w:t>
      </w:r>
      <w:r w:rsidRPr="00F02787">
        <w:t xml:space="preserve">ppdragsgiver </w:t>
      </w:r>
      <w:r>
        <w:t xml:space="preserve">i forbindelse med </w:t>
      </w:r>
      <w:r w:rsidRPr="00803987">
        <w:t>evalueringen av mottatte tilbud, jf. Konkurransebestemme</w:t>
      </w:r>
      <w:r>
        <w:t xml:space="preserve">lser punkt </w:t>
      </w:r>
      <w:r w:rsidR="004F3B94">
        <w:t>3</w:t>
      </w:r>
      <w:r>
        <w:t>.10</w:t>
      </w:r>
      <w:r w:rsidR="00FF2051">
        <w:t xml:space="preserve">. </w:t>
      </w:r>
      <w:r w:rsidR="00A06D1A">
        <w:t xml:space="preserve">Dersom referansestedene kan benyttes til </w:t>
      </w:r>
      <w:r w:rsidR="00CD6F42">
        <w:t>superbrukeropplæring, oppgis dette i besvarelsen av krav nr. 10 i Bilag 2 – Kravspesifikasjon.</w:t>
      </w:r>
      <w:r w:rsidR="00C94B43">
        <w:t xml:space="preserve"> 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7666" w14:textId="77777777" w:rsidR="0087700C" w:rsidRDefault="0087700C" w:rsidP="008A6B54">
      <w:pPr>
        <w:spacing w:after="0" w:line="240" w:lineRule="auto"/>
      </w:pPr>
      <w:r>
        <w:separator/>
      </w:r>
    </w:p>
  </w:endnote>
  <w:endnote w:type="continuationSeparator" w:id="0">
    <w:p w14:paraId="49E62C10" w14:textId="77777777" w:rsidR="0087700C" w:rsidRDefault="0087700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4536"/>
    </w:tblGrid>
    <w:tr w:rsidR="004F084A" w:rsidRPr="00907B33" w14:paraId="4AA8D313" w14:textId="77777777" w:rsidTr="00C93F3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C93F3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47B3369D" w:rsidR="004F084A" w:rsidRPr="00BD5AA6" w:rsidRDefault="00C93F3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V</w:t>
          </w:r>
          <w:r>
            <w:rPr>
              <w:bCs/>
              <w:color w:val="003087" w:themeColor="text2"/>
              <w:sz w:val="18"/>
              <w:szCs w:val="18"/>
            </w:rPr>
            <w:t xml:space="preserve">edlegg 4 - </w:t>
          </w:r>
          <w:r w:rsidR="00F50F1D"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  <w:tr w:rsidR="00C93F38" w:rsidRPr="00907B33" w14:paraId="112E33EF" w14:textId="77777777" w:rsidTr="00C93F3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C92A261" w14:textId="77777777" w:rsidR="00C93F38" w:rsidRPr="00F50F1D" w:rsidRDefault="00C93F38" w:rsidP="004F084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06C2E04" w14:textId="77777777" w:rsidR="00C93F38" w:rsidRPr="00907B33" w:rsidRDefault="00C93F38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7A1CD" w14:textId="77777777" w:rsidR="0087700C" w:rsidRDefault="0087700C" w:rsidP="008A6B54">
      <w:pPr>
        <w:spacing w:after="0" w:line="240" w:lineRule="auto"/>
      </w:pPr>
      <w:r>
        <w:separator/>
      </w:r>
    </w:p>
  </w:footnote>
  <w:footnote w:type="continuationSeparator" w:id="0">
    <w:p w14:paraId="78264D1D" w14:textId="77777777" w:rsidR="0087700C" w:rsidRDefault="0087700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074BD5D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32489"/>
    <w:rsid w:val="000528BA"/>
    <w:rsid w:val="00061D42"/>
    <w:rsid w:val="00066FAD"/>
    <w:rsid w:val="000776DB"/>
    <w:rsid w:val="000907DB"/>
    <w:rsid w:val="000E3D69"/>
    <w:rsid w:val="000F11A5"/>
    <w:rsid w:val="001457DD"/>
    <w:rsid w:val="00172E83"/>
    <w:rsid w:val="00174C26"/>
    <w:rsid w:val="001A4A74"/>
    <w:rsid w:val="001A60E7"/>
    <w:rsid w:val="001B3418"/>
    <w:rsid w:val="00234B11"/>
    <w:rsid w:val="0027071B"/>
    <w:rsid w:val="00284B79"/>
    <w:rsid w:val="002A663E"/>
    <w:rsid w:val="002C03B4"/>
    <w:rsid w:val="002C5C80"/>
    <w:rsid w:val="002D33F1"/>
    <w:rsid w:val="002E3C7F"/>
    <w:rsid w:val="002E71B0"/>
    <w:rsid w:val="002F21B1"/>
    <w:rsid w:val="00311005"/>
    <w:rsid w:val="00380831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4F3B94"/>
    <w:rsid w:val="00512B3B"/>
    <w:rsid w:val="00522354"/>
    <w:rsid w:val="00522CC1"/>
    <w:rsid w:val="005703FD"/>
    <w:rsid w:val="00591E52"/>
    <w:rsid w:val="005E3FC0"/>
    <w:rsid w:val="005E61C2"/>
    <w:rsid w:val="005F5862"/>
    <w:rsid w:val="0067352D"/>
    <w:rsid w:val="006837C3"/>
    <w:rsid w:val="006F312A"/>
    <w:rsid w:val="00702A56"/>
    <w:rsid w:val="0076237F"/>
    <w:rsid w:val="00771457"/>
    <w:rsid w:val="007805A3"/>
    <w:rsid w:val="007D00AD"/>
    <w:rsid w:val="007F13FF"/>
    <w:rsid w:val="00804751"/>
    <w:rsid w:val="0081186E"/>
    <w:rsid w:val="0082344F"/>
    <w:rsid w:val="00832C7A"/>
    <w:rsid w:val="0087700C"/>
    <w:rsid w:val="00884491"/>
    <w:rsid w:val="008961BF"/>
    <w:rsid w:val="008A1521"/>
    <w:rsid w:val="008A6B54"/>
    <w:rsid w:val="008F2B11"/>
    <w:rsid w:val="00907B33"/>
    <w:rsid w:val="009A2F8B"/>
    <w:rsid w:val="009A3E11"/>
    <w:rsid w:val="009B4D02"/>
    <w:rsid w:val="009C7E5D"/>
    <w:rsid w:val="009F7F53"/>
    <w:rsid w:val="00A06D1A"/>
    <w:rsid w:val="00A13B9A"/>
    <w:rsid w:val="00A20E21"/>
    <w:rsid w:val="00A3409F"/>
    <w:rsid w:val="00A659C6"/>
    <w:rsid w:val="00A73C58"/>
    <w:rsid w:val="00AA07C7"/>
    <w:rsid w:val="00AA1652"/>
    <w:rsid w:val="00AE3BC9"/>
    <w:rsid w:val="00B254A8"/>
    <w:rsid w:val="00B30A4F"/>
    <w:rsid w:val="00B30EB4"/>
    <w:rsid w:val="00B656CC"/>
    <w:rsid w:val="00B7138B"/>
    <w:rsid w:val="00BC7511"/>
    <w:rsid w:val="00BD48BB"/>
    <w:rsid w:val="00BD5AA6"/>
    <w:rsid w:val="00BE2D70"/>
    <w:rsid w:val="00C209B9"/>
    <w:rsid w:val="00C37AEC"/>
    <w:rsid w:val="00C80220"/>
    <w:rsid w:val="00C93F38"/>
    <w:rsid w:val="00C94B43"/>
    <w:rsid w:val="00CB354A"/>
    <w:rsid w:val="00CC0CDA"/>
    <w:rsid w:val="00CD6F42"/>
    <w:rsid w:val="00D0738E"/>
    <w:rsid w:val="00D127FE"/>
    <w:rsid w:val="00D25402"/>
    <w:rsid w:val="00D33B74"/>
    <w:rsid w:val="00D549FA"/>
    <w:rsid w:val="00D758FB"/>
    <w:rsid w:val="00D869B4"/>
    <w:rsid w:val="00DB1B73"/>
    <w:rsid w:val="00DB3E80"/>
    <w:rsid w:val="00E3138E"/>
    <w:rsid w:val="00E63658"/>
    <w:rsid w:val="00E72EA2"/>
    <w:rsid w:val="00EA45CB"/>
    <w:rsid w:val="00EB13E8"/>
    <w:rsid w:val="00EB5F17"/>
    <w:rsid w:val="00EC2EEB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B2EEF"/>
    <w:rsid w:val="00FC4950"/>
    <w:rsid w:val="00FD6AD8"/>
    <w:rsid w:val="00FF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C2EE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C2EE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C2EE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C2EE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C2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A08EA8-7532-401B-8BAC-C20DE21AA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18</TotalTime>
  <Pages>1</Pages>
  <Words>198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23</cp:revision>
  <dcterms:created xsi:type="dcterms:W3CDTF">2026-02-04T23:38:00Z</dcterms:created>
  <dcterms:modified xsi:type="dcterms:W3CDTF">2026-06-17T09:23:00Z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SHIBusinessUnit">
    <vt:lpwstr/>
  </property>
  <property fmtid="{D5CDD505-2E9C-101B-9397-08002B2CF9AE}" pid="12" name="eddf1c2c1da842e2bc8d48adb607c365">
    <vt:lpwstr/>
  </property>
  <property fmtid="{D5CDD505-2E9C-101B-9397-08002B2CF9AE}" pid="13" name="MediaServiceImageTags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  <property fmtid="{D5CDD505-2E9C-101B-9397-08002B2CF9AE}" pid="22" name="ContentTypeId">
    <vt:lpwstr>0x010100CB310CAEEC435847A416C44539371BF6</vt:lpwstr>
  </property>
</Properties>
</file>