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7848" w:rsidP="00703274" w:rsidRDefault="001F7848" w14:paraId="625C8366" w14:textId="143FABE2">
      <w:pPr>
        <w:pStyle w:val="Tittel"/>
      </w:pPr>
      <w:r>
        <w:t>Søknadsbrev</w:t>
      </w:r>
    </w:p>
    <w:p w:rsidR="001F7848" w:rsidP="002F0B9F" w:rsidRDefault="001F7848" w14:paraId="1229D0AD" w14:textId="77777777"/>
    <w:p w:rsidR="001F7848" w:rsidP="5C2E17CD" w:rsidRDefault="001F7848" w14:paraId="6937308C" w14:textId="14C34B51">
      <w:pPr>
        <w:rPr>
          <w:rFonts w:ascii="Calibri" w:hAnsi="Calibri" w:eastAsia="Calibri" w:cs="Calibri"/>
        </w:rPr>
      </w:pPr>
      <w:r w:rsidR="2FC458BF">
        <w:rPr/>
        <w:t>Sykehusinnkjøp HF</w:t>
      </w:r>
      <w:r>
        <w:br/>
      </w:r>
      <w:r w:rsidR="2FC458BF">
        <w:rPr/>
        <w:t xml:space="preserve">v/ </w:t>
      </w:r>
      <w:r w:rsidRPr="5C2E17CD" w:rsidR="344610F0">
        <w:rPr>
          <w:rFonts w:ascii="Calibri" w:hAnsi="Calibri" w:eastAsia="Calibri" w:cs="Calibri"/>
        </w:rPr>
        <w:t>Tanja Jaglicic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C2E17CD" w:rsidR="4586E090">
        <w:rPr>
          <w:rFonts w:ascii="Calibri" w:hAnsi="Calibri" w:eastAsia="Calibri" w:cs="Calibri"/>
        </w:rPr>
        <w:t xml:space="preserve">Dato: </w:t>
      </w:r>
    </w:p>
    <w:p w:rsidR="001F7848" w:rsidP="002F0B9F" w:rsidRDefault="001F7848" w14:paraId="054E5171" w14:textId="77777777"/>
    <w:p w:rsidR="001F7848" w:rsidP="073F2489" w:rsidRDefault="001F7848" w14:paraId="5FB636E2" w14:textId="4A5F2CF6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2F87"/>
          <w:sz w:val="40"/>
          <w:szCs w:val="40"/>
          <w:lang w:val="nb-NO"/>
        </w:rPr>
      </w:pPr>
      <w:r w:rsidRPr="073F2489" w:rsidR="001F7848">
        <w:rPr>
          <w:b w:val="1"/>
          <w:bCs w:val="1"/>
          <w:sz w:val="32"/>
          <w:szCs w:val="32"/>
        </w:rPr>
        <w:t>Søknadsbrev</w:t>
      </w:r>
      <w:r w:rsidRPr="073F2489" w:rsidR="001F7848">
        <w:rPr>
          <w:b w:val="1"/>
          <w:bCs w:val="1"/>
        </w:rPr>
        <w:t xml:space="preserve"> </w:t>
      </w:r>
      <w:r w:rsidR="001F7848">
        <w:rPr/>
        <w:t xml:space="preserve">- </w:t>
      </w:r>
      <w:r w:rsidRPr="073F2489" w:rsidR="438A9E8B">
        <w:rPr>
          <w:b w:val="1"/>
          <w:bCs w:val="1"/>
          <w:sz w:val="32"/>
          <w:szCs w:val="32"/>
        </w:rPr>
        <w:t>S</w:t>
      </w:r>
      <w:r w:rsidRPr="073F2489" w:rsidR="4DBD4D9B">
        <w:rPr>
          <w:rFonts w:ascii="Calibri" w:hAnsi="Calibri"/>
          <w:b w:val="1"/>
          <w:bCs w:val="1"/>
          <w:sz w:val="32"/>
          <w:szCs w:val="32"/>
        </w:rPr>
        <w:t>aksnr</w:t>
      </w:r>
      <w:r w:rsidRPr="073F2489" w:rsidR="4DBD4D9B">
        <w:rPr>
          <w:rFonts w:ascii="Calibri" w:hAnsi="Calibri"/>
          <w:b w:val="1"/>
          <w:bCs w:val="1"/>
          <w:sz w:val="32"/>
          <w:szCs w:val="32"/>
        </w:rPr>
        <w:t xml:space="preserve">. </w:t>
      </w:r>
      <w:r w:rsidRPr="073F2489" w:rsidR="00906B2D">
        <w:rPr>
          <w:rFonts w:ascii="Calibri" w:hAnsi="Calibri"/>
          <w:b w:val="1"/>
          <w:bCs w:val="1"/>
          <w:sz w:val="32"/>
          <w:szCs w:val="32"/>
        </w:rPr>
        <w:t>2025/51030</w:t>
      </w:r>
      <w:r w:rsidRPr="073F2489" w:rsidR="00906B2D">
        <w:rPr>
          <w:rFonts w:ascii="Calibri" w:hAnsi="Calibri"/>
          <w:b w:val="1"/>
          <w:bCs w:val="1"/>
          <w:sz w:val="32"/>
          <w:szCs w:val="32"/>
        </w:rPr>
        <w:t xml:space="preserve"> </w:t>
      </w:r>
      <w:r w:rsidRPr="073F2489" w:rsidR="00906B2D">
        <w:rPr>
          <w:rFonts w:ascii="Calibri" w:hAnsi="Calibri"/>
          <w:b w:val="1"/>
          <w:bCs w:val="1"/>
          <w:sz w:val="32"/>
          <w:szCs w:val="32"/>
        </w:rPr>
        <w:t xml:space="preserve">Analyse, </w:t>
      </w:r>
      <w:r w:rsidRPr="073F2489" w:rsidR="17BA3D23">
        <w:rPr>
          <w:rFonts w:ascii="Calibri" w:hAnsi="Calibri"/>
          <w:b w:val="1"/>
          <w:bCs w:val="1"/>
          <w:sz w:val="32"/>
          <w:szCs w:val="32"/>
        </w:rPr>
        <w:t>research</w:t>
      </w:r>
      <w:r w:rsidRPr="073F2489" w:rsidR="17BA3D23">
        <w:rPr>
          <w:rFonts w:ascii="Calibri" w:hAnsi="Calibri"/>
          <w:b w:val="1"/>
          <w:bCs w:val="1"/>
          <w:sz w:val="32"/>
          <w:szCs w:val="32"/>
        </w:rPr>
        <w:t>, innsikt og</w:t>
      </w:r>
      <w:r w:rsidRPr="073F2489" w:rsidR="00906B2D">
        <w:rPr>
          <w:rFonts w:ascii="Calibri" w:hAnsi="Calibri"/>
          <w:b w:val="1"/>
          <w:bCs w:val="1"/>
          <w:sz w:val="32"/>
          <w:szCs w:val="32"/>
        </w:rPr>
        <w:t xml:space="preserve"> </w:t>
      </w:r>
      <w:r w:rsidRPr="073F2489" w:rsidR="00906B2D">
        <w:rPr>
          <w:rFonts w:ascii="Calibri" w:hAnsi="Calibri"/>
          <w:b w:val="1"/>
          <w:bCs w:val="1"/>
          <w:sz w:val="32"/>
          <w:szCs w:val="32"/>
        </w:rPr>
        <w:t>og</w:t>
      </w:r>
      <w:r w:rsidRPr="073F2489" w:rsidR="00906B2D">
        <w:rPr>
          <w:rFonts w:ascii="Calibri" w:hAnsi="Calibri"/>
          <w:b w:val="1"/>
          <w:bCs w:val="1"/>
          <w:sz w:val="32"/>
          <w:szCs w:val="32"/>
        </w:rPr>
        <w:t xml:space="preserve"> strategiske rådgivningstjenester innen IKT til helseforetakene i Helse Sør-</w:t>
      </w:r>
      <w:r w:rsidRPr="073F2489" w:rsidR="00906B2D">
        <w:rPr>
          <w:rFonts w:ascii="Calibri" w:hAnsi="Calibri"/>
          <w:b w:val="1"/>
          <w:bCs w:val="1"/>
          <w:sz w:val="32"/>
          <w:szCs w:val="32"/>
        </w:rPr>
        <w:t>Øst</w:t>
      </w:r>
    </w:p>
    <w:p w:rsidR="001F7848" w:rsidP="6675BD61" w:rsidRDefault="001F7848" w14:paraId="289702B7" w14:textId="35AE64D0">
      <w:pPr>
        <w:rPr>
          <w:rFonts w:ascii="Calibri" w:hAnsi="Calibri"/>
          <w:b w:val="1"/>
          <w:bCs w:val="1"/>
          <w:sz w:val="32"/>
          <w:szCs w:val="3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2025"/>
        <w:gridCol w:w="7184"/>
      </w:tblGrid>
      <w:tr w:rsidR="00703274" w:rsidTr="5C2E17CD" w14:paraId="6E04F9B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  <w:tcMar/>
          </w:tcPr>
          <w:p w:rsidR="00703274" w:rsidP="002F0B9F" w:rsidRDefault="00703274" w14:paraId="3FFFE9B5" w14:textId="785E4028">
            <w:r>
              <w:t>Informasjon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184" w:type="dxa"/>
            <w:tcMar/>
          </w:tcPr>
          <w:p w:rsidR="00703274" w:rsidP="002F0B9F" w:rsidRDefault="00703274" w14:paraId="57B5A197" w14:textId="458D2A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Sett inn under</w:t>
            </w:r>
          </w:p>
        </w:tc>
      </w:tr>
      <w:tr w:rsidR="001F7848" w:rsidTr="5C2E17CD" w14:paraId="118D6E9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  <w:tcMar/>
          </w:tcPr>
          <w:p w:rsidR="001F7848" w:rsidP="002F0B9F" w:rsidRDefault="001F7848" w14:paraId="444FF5D4" w14:textId="77777777">
            <w:r>
              <w:t>Tilbyder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184" w:type="dxa"/>
            <w:tcMar/>
          </w:tcPr>
          <w:p w:rsidR="001F7848" w:rsidP="002F0B9F" w:rsidRDefault="001F7848" w14:paraId="4A96AD9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F7848" w:rsidTr="5C2E17CD" w14:paraId="4D77E21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  <w:tcMar/>
          </w:tcPr>
          <w:p w:rsidR="001F7848" w:rsidP="002F0B9F" w:rsidRDefault="001F7848" w14:paraId="79D770D0" w14:textId="77777777">
            <w:r>
              <w:t>Org.nr</w:t>
            </w:r>
            <w:r>
              <w:tab/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184" w:type="dxa"/>
            <w:tcMar/>
          </w:tcPr>
          <w:p w:rsidR="001F7848" w:rsidP="002F0B9F" w:rsidRDefault="001F7848" w14:paraId="590FC7F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5C2E17CD" w:rsidTr="5C2E17CD" w14:paraId="4BEA05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  <w:tcMar/>
          </w:tcPr>
          <w:p w:rsidR="3449C903" w:rsidP="5C2E17CD" w:rsidRDefault="3449C903" w14:paraId="43CF0C3F" w14:textId="3397FDD1">
            <w:pPr>
              <w:pStyle w:val="Normal"/>
            </w:pPr>
            <w:r w:rsidR="3449C903">
              <w:rPr/>
              <w:t>Poststed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184" w:type="dxa"/>
            <w:tcMar/>
          </w:tcPr>
          <w:p w:rsidR="5C2E17CD" w:rsidP="5C2E17CD" w:rsidRDefault="5C2E17CD" w14:paraId="35767457" w14:textId="4406F2AF">
            <w:pPr>
              <w:pStyle w:val="Normal"/>
            </w:pPr>
          </w:p>
        </w:tc>
      </w:tr>
      <w:tr w:rsidR="001F7848" w:rsidTr="5C2E17CD" w14:paraId="1FA0CC8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  <w:tcMar/>
          </w:tcPr>
          <w:p w:rsidR="001F7848" w:rsidP="002F0B9F" w:rsidRDefault="001F7848" w14:paraId="0B297A81" w14:textId="77777777">
            <w:r>
              <w:t>Kontaktperson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184" w:type="dxa"/>
            <w:tcMar/>
          </w:tcPr>
          <w:p w:rsidR="001F7848" w:rsidP="002F0B9F" w:rsidRDefault="001F7848" w14:paraId="514D5AC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5C2E17CD" w:rsidTr="5C2E17CD" w14:paraId="6573551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  <w:tcMar/>
          </w:tcPr>
          <w:p w:rsidR="6C3A8D92" w:rsidP="5C2E17CD" w:rsidRDefault="6C3A8D92" w14:paraId="7BA36905" w14:textId="13B913C6">
            <w:pPr>
              <w:pStyle w:val="Normal"/>
            </w:pPr>
            <w:r w:rsidR="6C3A8D92">
              <w:rPr/>
              <w:t>E-post: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184" w:type="dxa"/>
            <w:tcMar/>
          </w:tcPr>
          <w:p w:rsidR="5C2E17CD" w:rsidP="5C2E17CD" w:rsidRDefault="5C2E17CD" w14:paraId="3A81B5B0" w14:textId="5405EAA7">
            <w:pPr>
              <w:pStyle w:val="Normal"/>
            </w:pPr>
          </w:p>
        </w:tc>
      </w:tr>
    </w:tbl>
    <w:p w:rsidR="5C2E17CD" w:rsidRDefault="5C2E17CD" w14:paraId="5FAC79CF" w14:textId="05288A36"/>
    <w:p w:rsidR="001F7848" w:rsidP="002F0B9F" w:rsidRDefault="001F7848" w14:paraId="76D23186" w14:textId="53A2A2FE"/>
    <w:p w:rsidR="001F7848" w:rsidP="5C2E17CD" w:rsidRDefault="001F7848" w14:paraId="78C2D883" w14:textId="0A1F085B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="2FC458BF">
        <w:rPr/>
        <w:t xml:space="preserve">Vi viser til mottatt </w:t>
      </w:r>
      <w:r w:rsidRPr="5C2E17CD" w:rsidR="281D363A">
        <w:rPr>
          <w:color w:val="auto"/>
        </w:rPr>
        <w:t>konkurransegrunnlag</w:t>
      </w:r>
      <w:r w:rsidR="2FC458BF">
        <w:rPr/>
        <w:t xml:space="preserve">. Vi har gleden av å inngi </w:t>
      </w:r>
      <w:r w:rsidR="7C40464A">
        <w:rPr/>
        <w:t xml:space="preserve">søknad </w:t>
      </w:r>
      <w:r w:rsidR="2FC458BF">
        <w:rPr/>
        <w:t xml:space="preserve">i henhold til de forutsetninger som er gitt i </w:t>
      </w:r>
      <w:r w:rsidRPr="5C2E17CD" w:rsidR="2FC458BF">
        <w:rPr>
          <w:color w:val="auto"/>
        </w:rPr>
        <w:t>konkurransegrunnlaget</w:t>
      </w:r>
      <w:r w:rsidR="2FC458BF">
        <w:rPr/>
        <w:t>.</w:t>
      </w:r>
    </w:p>
    <w:p w:rsidR="001F7848" w:rsidP="002F0B9F" w:rsidRDefault="001F7848" w14:paraId="65F91D16" w14:textId="77777777">
      <w:r w:rsidR="2FC458BF">
        <w:rPr/>
        <w:t>Vi er innforståtte med at eventuelle avvik/forbehold mot de oppgitte forutsetningene kan medføre avvisning.</w:t>
      </w:r>
    </w:p>
    <w:p w:rsidRPr="001F7848" w:rsidR="001F7848" w:rsidP="5C2E17CD" w:rsidRDefault="001F7848" w14:paraId="20DDCCCE" w14:textId="5A65D136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color w:val="auto"/>
        </w:rPr>
      </w:pPr>
      <w:r w:rsidRPr="5C2E17CD" w:rsidR="073E4CDD">
        <w:rPr>
          <w:color w:val="auto"/>
        </w:rPr>
        <w:t xml:space="preserve">Søknaden </w:t>
      </w:r>
      <w:r w:rsidRPr="5C2E17CD" w:rsidR="2FC458BF">
        <w:rPr>
          <w:color w:val="auto"/>
        </w:rPr>
        <w:t>gjelder følgende delkontrakt</w:t>
      </w:r>
      <w:r w:rsidRPr="5C2E17CD" w:rsidR="509F0DA6">
        <w:rPr>
          <w:color w:val="auto"/>
        </w:rPr>
        <w:t xml:space="preserve"> (er)</w:t>
      </w:r>
      <w:r w:rsidRPr="5C2E17CD" w:rsidR="4F7515F5">
        <w:rPr>
          <w:color w:val="auto"/>
        </w:rPr>
        <w:t xml:space="preserve"> (</w:t>
      </w:r>
      <w:r w:rsidRPr="5C2E17CD" w:rsidR="4F7515F5">
        <w:rPr>
          <w:color w:val="auto"/>
        </w:rPr>
        <w:t>angi</w:t>
      </w:r>
      <w:r w:rsidRPr="5C2E17CD" w:rsidR="4F7515F5">
        <w:rPr>
          <w:color w:val="auto"/>
        </w:rPr>
        <w:t xml:space="preserve"> med </w:t>
      </w:r>
      <w:r w:rsidRPr="5C2E17CD" w:rsidR="4F7515F5">
        <w:rPr>
          <w:color w:val="auto"/>
        </w:rPr>
        <w:t>X</w:t>
      </w:r>
      <w:r w:rsidRPr="5C2E17CD" w:rsidR="4F7515F5">
        <w:rPr>
          <w:color w:val="auto"/>
        </w:rPr>
        <w:t>)</w:t>
      </w:r>
      <w:r w:rsidRPr="5C2E17CD" w:rsidR="2FC458BF">
        <w:rPr>
          <w:color w:val="auto"/>
        </w:rPr>
        <w:t>:</w:t>
      </w:r>
    </w:p>
    <w:p w:rsidR="47CF5B66" w:rsidP="5C2E17CD" w:rsidRDefault="47CF5B66" w14:paraId="62794D48" w14:textId="10290A49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color w:val="auto"/>
        </w:rPr>
      </w:pPr>
      <w:r w:rsidRPr="5C2E17CD" w:rsidR="47CF5B66">
        <w:rPr>
          <w:color w:val="auto"/>
        </w:rPr>
        <w:t>Det er ikke anledning til å kun søke om å delta på delkontrakt 3, se konkurransebestemmelsene.</w:t>
      </w:r>
    </w:p>
    <w:tbl>
      <w:tblPr>
        <w:tblStyle w:val="Tabellrutenett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ook w:val="0680" w:firstRow="0" w:lastRow="0" w:firstColumn="1" w:lastColumn="0" w:noHBand="1" w:noVBand="1"/>
      </w:tblPr>
      <w:tblGrid>
        <w:gridCol w:w="3990"/>
        <w:gridCol w:w="4980"/>
      </w:tblGrid>
      <w:tr w:rsidR="5C2E17CD" w:rsidTr="5C2E17CD" w14:paraId="36F02C32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0" w:type="dxa"/>
            <w:tcMar>
              <w:left w:w="105" w:type="dxa"/>
              <w:right w:w="105" w:type="dxa"/>
            </w:tcMar>
            <w:vAlign w:val="top"/>
          </w:tcPr>
          <w:p w:rsidR="5C2E17CD" w:rsidP="5C2E17CD" w:rsidRDefault="5C2E17CD" w14:paraId="0099D131" w14:textId="191F80B7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5F5F5"/>
                <w:sz w:val="22"/>
                <w:szCs w:val="22"/>
              </w:rPr>
            </w:pPr>
            <w:r w:rsidRPr="5C2E17CD" w:rsidR="5C2E17C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  <w:t xml:space="preserve">Delkontrakt </w:t>
            </w:r>
            <w:r w:rsidRPr="5C2E17CD" w:rsidR="48DBEB0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80" w:type="dxa"/>
            <w:tcMar>
              <w:left w:w="105" w:type="dxa"/>
              <w:right w:w="105" w:type="dxa"/>
            </w:tcMar>
            <w:vAlign w:val="top"/>
          </w:tcPr>
          <w:p w:rsidR="5C2E17CD" w:rsidP="5C2E17CD" w:rsidRDefault="5C2E17CD" w14:paraId="642F959D" w14:textId="4B59AC0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</w:tr>
      <w:tr w:rsidR="5C2E17CD" w:rsidTr="5C2E17CD" w14:paraId="39E0FA82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0" w:type="dxa"/>
            <w:tcMar>
              <w:left w:w="105" w:type="dxa"/>
              <w:right w:w="105" w:type="dxa"/>
            </w:tcMar>
            <w:vAlign w:val="top"/>
          </w:tcPr>
          <w:p w:rsidR="48DBEB0D" w:rsidP="5C2E17CD" w:rsidRDefault="48DBEB0D" w14:paraId="5CF26358" w14:textId="37648341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5F5F5"/>
                <w:sz w:val="22"/>
                <w:szCs w:val="22"/>
              </w:rPr>
            </w:pPr>
            <w:r w:rsidRPr="5C2E17CD" w:rsidR="48DBEB0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  <w:t>Delkontrakt 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80" w:type="dxa"/>
            <w:tcMar>
              <w:left w:w="105" w:type="dxa"/>
              <w:right w:w="105" w:type="dxa"/>
            </w:tcMar>
            <w:vAlign w:val="top"/>
          </w:tcPr>
          <w:p w:rsidR="5C2E17CD" w:rsidP="5C2E17CD" w:rsidRDefault="5C2E17CD" w14:paraId="26CC85E5" w14:textId="62FEF0AD">
            <w:pPr>
              <w:pStyle w:val="Normal"/>
              <w:bidi w:val="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</w:tr>
      <w:tr w:rsidR="5C2E17CD" w:rsidTr="5C2E17CD" w14:paraId="4261613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0" w:type="dxa"/>
            <w:tcMar>
              <w:left w:w="105" w:type="dxa"/>
              <w:right w:w="105" w:type="dxa"/>
            </w:tcMar>
            <w:vAlign w:val="top"/>
          </w:tcPr>
          <w:p w:rsidR="5C2E17CD" w:rsidP="5C2E17CD" w:rsidRDefault="5C2E17CD" w14:paraId="2407273A" w14:textId="6E6F2500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5F5F5"/>
                <w:sz w:val="22"/>
                <w:szCs w:val="22"/>
              </w:rPr>
            </w:pPr>
            <w:r w:rsidRPr="5C2E17CD" w:rsidR="5C2E17C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  <w:t xml:space="preserve">Delkontrakt 3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80" w:type="dxa"/>
            <w:tcMar>
              <w:left w:w="105" w:type="dxa"/>
              <w:right w:w="105" w:type="dxa"/>
            </w:tcMar>
            <w:vAlign w:val="top"/>
          </w:tcPr>
          <w:p w:rsidR="5C2E17CD" w:rsidP="5C2E17CD" w:rsidRDefault="5C2E17CD" w14:paraId="52760743" w14:textId="0D89A47A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</w:tr>
    </w:tbl>
    <w:p w:rsidR="5C2E17CD" w:rsidRDefault="5C2E17CD" w14:paraId="0F865E34" w14:textId="6A43F277"/>
    <w:p w:rsidR="001F7848" w:rsidP="5C2E17CD" w:rsidRDefault="001F7848" w14:paraId="7806BF51" w14:textId="2E228976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="2FC458BF">
        <w:rPr/>
        <w:t>Vi leverer forespørsel etter følgende leverandørkonstellasjon</w:t>
      </w:r>
      <w:r w:rsidR="6CE7EFF3">
        <w:rPr/>
        <w:t>.</w:t>
      </w:r>
    </w:p>
    <w:p w:rsidR="001F7848" w:rsidP="002F0B9F" w:rsidRDefault="001F7848" w14:paraId="35E68761" w14:textId="77777777">
      <w:r>
        <w:t xml:space="preserve">   </w:t>
      </w:r>
      <w:sdt>
        <w:sdtPr>
          <w:id w:val="2916325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tab/>
      </w:r>
      <w:r>
        <w:t>En leverandør.</w:t>
      </w:r>
    </w:p>
    <w:p w:rsidR="001F7848" w:rsidP="002F0B9F" w:rsidRDefault="001F7848" w14:paraId="67E45EF1" w14:textId="77777777">
      <w:r>
        <w:t xml:space="preserve">   </w:t>
      </w:r>
      <w:sdt>
        <w:sdtPr>
          <w:id w:val="4763448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tab/>
      </w:r>
      <w:r>
        <w:t>En hovedleverandør med en/flere underleverandør(er).</w:t>
      </w:r>
    </w:p>
    <w:p w:rsidR="001F7848" w:rsidP="5C2E17CD" w:rsidRDefault="001F7848" w14:paraId="3F1B2110" w14:textId="77777777">
      <w:pPr>
        <w:rPr>
          <w:color w:val="auto"/>
        </w:rPr>
      </w:pPr>
      <w:r w:rsidR="2FC458BF">
        <w:rPr/>
        <w:t xml:space="preserve">   </w:t>
      </w:r>
      <w:sdt>
        <w:sdtPr>
          <w:id w:val="-701321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5C2E17CD" w:rsidR="2FC458BF">
            <w:rPr>
              <w:rFonts w:ascii="MS Gothic" w:hAnsi="MS Gothic" w:eastAsia="MS Gothic"/>
            </w:rPr>
            <w:t>☐</w:t>
          </w:r>
        </w:sdtContent>
      </w:sdt>
      <w:r>
        <w:tab/>
      </w:r>
      <w:r w:rsidRPr="5C2E17CD" w:rsidR="2FC458BF">
        <w:rPr>
          <w:color w:val="auto"/>
        </w:rPr>
        <w:t>En leverandør, med støtte fra andre virksomheter, jf. anskaffelsesforskriften § 16-10</w:t>
      </w:r>
    </w:p>
    <w:p w:rsidR="001F7848" w:rsidP="5C2E17CD" w:rsidRDefault="001F7848" w14:paraId="0ED030AB" w14:textId="77777777">
      <w:pPr>
        <w:ind w:left="708" w:hanging="708"/>
        <w:rPr>
          <w:color w:val="auto"/>
        </w:rPr>
      </w:pPr>
      <w:r w:rsidRPr="5C2E17CD" w:rsidR="2FC458BF">
        <w:rPr>
          <w:color w:val="auto"/>
        </w:rPr>
        <w:t xml:space="preserve">   </w:t>
      </w:r>
      <w:sdt>
        <w:sdtPr>
          <w:id w:val="201522779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MS Gothic" w:hAnsi="MS Gothic" w:eastAsia="MS Gothic"/>
            <w:color w:val="auto"/>
          </w:rPr>
        </w:sdtPr>
        <w:sdtContent>
          <w:r w:rsidRPr="5C2E17CD" w:rsidR="2FC458BF">
            <w:rPr>
              <w:rFonts w:ascii="MS Gothic" w:hAnsi="MS Gothic" w:eastAsia="MS Gothic"/>
              <w:color w:val="auto"/>
            </w:rPr>
            <w:t>☐</w:t>
          </w:r>
        </w:sdtContent>
      </w:sdt>
      <w:r>
        <w:tab/>
      </w:r>
      <w:r w:rsidRPr="5C2E17CD" w:rsidR="2FC458BF">
        <w:rPr>
          <w:color w:val="auto"/>
        </w:rPr>
        <w:t>En gruppe leverandører, jf. anskaffelsesforskriften §16-11. Det skal da være en ansvarlig leverandør blant disse som binder alle leverandørene. Videre skal leverandørene hefte solidarisk for ytelsen og oppfyllelsen av kontrakten.</w:t>
      </w:r>
      <w:r w:rsidRPr="5C2E17CD" w:rsidR="2FC458BF">
        <w:rPr>
          <w:color w:val="auto"/>
        </w:rPr>
        <w:t xml:space="preserve"> </w:t>
      </w:r>
    </w:p>
    <w:p w:rsidR="23DB5A15" w:rsidP="5C2E17CD" w:rsidRDefault="23DB5A15" w14:paraId="4E56392C" w14:textId="16333F46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="23DB5A15">
        <w:rPr/>
        <w:t>Tilbyder plikter å beskrive alle avvik og forbehold i dette søknadsbrevet</w:t>
      </w:r>
    </w:p>
    <w:p w:rsidR="5C2E17CD" w:rsidP="5C2E17CD" w:rsidRDefault="5C2E17CD" w14:paraId="062BFB01" w14:textId="3C3DD04D">
      <w:pPr>
        <w:ind w:left="708" w:hanging="708"/>
      </w:pPr>
    </w:p>
    <w:p w:rsidR="001F7848" w:rsidP="002F0B9F" w:rsidRDefault="001F7848" w14:paraId="63E7B908" w14:textId="77777777">
      <w:r w:rsidR="2FC458BF">
        <w:rPr/>
        <w:t xml:space="preserve">   </w:t>
      </w:r>
      <w:sdt>
        <w:sdtPr>
          <w:id w:val="1630050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5C2E17CD" w:rsidR="2FC458BF">
            <w:rPr>
              <w:rFonts w:ascii="MS Gothic" w:hAnsi="MS Gothic" w:eastAsia="MS Gothic"/>
            </w:rPr>
            <w:t>☐</w:t>
          </w:r>
        </w:sdtContent>
      </w:sdt>
      <w:r>
        <w:tab/>
      </w:r>
      <w:r w:rsidR="2FC458BF">
        <w:rPr/>
        <w:t xml:space="preserve">Søknaden leveres uten forbehold eller avvik.  </w:t>
      </w:r>
    </w:p>
    <w:p w:rsidR="001F7848" w:rsidP="002F0B9F" w:rsidRDefault="001F7848" w14:paraId="1193C26C" w14:textId="77777777">
      <w:r>
        <w:t xml:space="preserve">   </w:t>
      </w:r>
      <w:sdt>
        <w:sdtPr>
          <w:id w:val="-15906845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tab/>
      </w:r>
      <w:r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1F7848" w:rsidTr="001F7848" w14:paraId="63BA05B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:rsidR="001F7848" w:rsidP="002F0B9F" w:rsidRDefault="001F7848" w14:paraId="6C9668FF" w14:textId="77777777">
            <w:r>
              <w:t>Ref. nr. i kontrakts-vilkår/bilag</w:t>
            </w:r>
          </w:p>
        </w:tc>
        <w:tc>
          <w:tcPr>
            <w:tcW w:w="2254" w:type="dxa"/>
          </w:tcPr>
          <w:p w:rsidR="001F7848" w:rsidP="002F0B9F" w:rsidRDefault="001F7848" w14:paraId="6146EE94" w14:textId="77777777">
            <w:r>
              <w:t>Beskrivelse av forbehold</w:t>
            </w:r>
          </w:p>
        </w:tc>
        <w:tc>
          <w:tcPr>
            <w:tcW w:w="2254" w:type="dxa"/>
          </w:tcPr>
          <w:p w:rsidR="001F7848" w:rsidP="002F0B9F" w:rsidRDefault="001F7848" w14:paraId="793B8BFD" w14:textId="77777777">
            <w:r>
              <w:t>Årsak til forbehold</w:t>
            </w:r>
          </w:p>
        </w:tc>
        <w:tc>
          <w:tcPr>
            <w:tcW w:w="2254" w:type="dxa"/>
          </w:tcPr>
          <w:p w:rsidR="001F7848" w:rsidP="002F0B9F" w:rsidRDefault="001F7848" w14:paraId="7C765C26" w14:textId="77777777">
            <w:r>
              <w:t>Konsekvenser for ytelser, pris, risiko, fremdrift mv.</w:t>
            </w:r>
          </w:p>
        </w:tc>
      </w:tr>
      <w:tr w:rsidR="001F7848" w:rsidTr="001F7848" w14:paraId="07D03253" w14:textId="77777777">
        <w:tc>
          <w:tcPr>
            <w:tcW w:w="2254" w:type="dxa"/>
          </w:tcPr>
          <w:p w:rsidR="001F7848" w:rsidP="002F0B9F" w:rsidRDefault="001F7848" w14:paraId="727AAE5F" w14:textId="77777777"/>
        </w:tc>
        <w:tc>
          <w:tcPr>
            <w:tcW w:w="2254" w:type="dxa"/>
          </w:tcPr>
          <w:p w:rsidR="001F7848" w:rsidP="002F0B9F" w:rsidRDefault="001F7848" w14:paraId="678071BD" w14:textId="77777777"/>
        </w:tc>
        <w:tc>
          <w:tcPr>
            <w:tcW w:w="2254" w:type="dxa"/>
          </w:tcPr>
          <w:p w:rsidR="001F7848" w:rsidP="002F0B9F" w:rsidRDefault="001F7848" w14:paraId="459849FC" w14:textId="77777777"/>
        </w:tc>
        <w:tc>
          <w:tcPr>
            <w:tcW w:w="2254" w:type="dxa"/>
          </w:tcPr>
          <w:p w:rsidR="001F7848" w:rsidP="002F0B9F" w:rsidRDefault="001F7848" w14:paraId="7E5B18B7" w14:textId="77777777"/>
        </w:tc>
      </w:tr>
      <w:tr w:rsidR="001F7848" w:rsidTr="001F7848" w14:paraId="5144D75B" w14:textId="77777777">
        <w:tc>
          <w:tcPr>
            <w:tcW w:w="2254" w:type="dxa"/>
          </w:tcPr>
          <w:p w:rsidR="001F7848" w:rsidP="002F0B9F" w:rsidRDefault="001F7848" w14:paraId="592747C8" w14:textId="77777777"/>
        </w:tc>
        <w:tc>
          <w:tcPr>
            <w:tcW w:w="2254" w:type="dxa"/>
          </w:tcPr>
          <w:p w:rsidR="001F7848" w:rsidP="002F0B9F" w:rsidRDefault="001F7848" w14:paraId="52F9B53F" w14:textId="77777777"/>
        </w:tc>
        <w:tc>
          <w:tcPr>
            <w:tcW w:w="2254" w:type="dxa"/>
          </w:tcPr>
          <w:p w:rsidR="001F7848" w:rsidP="002F0B9F" w:rsidRDefault="001F7848" w14:paraId="50AB19D0" w14:textId="77777777"/>
        </w:tc>
        <w:tc>
          <w:tcPr>
            <w:tcW w:w="2254" w:type="dxa"/>
          </w:tcPr>
          <w:p w:rsidR="001F7848" w:rsidP="002F0B9F" w:rsidRDefault="001F7848" w14:paraId="4F0A17EE" w14:textId="77777777"/>
        </w:tc>
      </w:tr>
    </w:tbl>
    <w:p w:rsidR="001F7848" w:rsidRDefault="001F7848" w14:paraId="1BA1D9C0" w14:textId="77777777"/>
    <w:p w:rsidR="001F7848" w:rsidP="002F0B9F" w:rsidRDefault="001F7848" w14:paraId="5906AC5A" w14:textId="1EE517A1">
      <w:r>
        <w:t xml:space="preserve">   </w:t>
      </w:r>
      <w:sdt>
        <w:sdtPr>
          <w:id w:val="895705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tab/>
      </w:r>
      <w:r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1F7848" w:rsidTr="001F7848" w14:paraId="55F1AA2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:rsidR="001F7848" w:rsidP="00793695" w:rsidRDefault="001F7848" w14:paraId="700EE0EB" w14:textId="77777777">
            <w:r>
              <w:t>Ref. nr. i kontrakts-vilkår/bilag</w:t>
            </w:r>
          </w:p>
        </w:tc>
        <w:tc>
          <w:tcPr>
            <w:tcW w:w="2254" w:type="dxa"/>
          </w:tcPr>
          <w:p w:rsidR="001F7848" w:rsidP="00793695" w:rsidRDefault="001F7848" w14:paraId="05D78A9D" w14:textId="77777777">
            <w:r>
              <w:t>Beskrivelse av forbehold</w:t>
            </w:r>
          </w:p>
        </w:tc>
        <w:tc>
          <w:tcPr>
            <w:tcW w:w="2254" w:type="dxa"/>
          </w:tcPr>
          <w:p w:rsidR="001F7848" w:rsidP="00793695" w:rsidRDefault="001F7848" w14:paraId="38ED6A99" w14:textId="77777777">
            <w:r>
              <w:t>Årsak til forbehold</w:t>
            </w:r>
          </w:p>
        </w:tc>
        <w:tc>
          <w:tcPr>
            <w:tcW w:w="2254" w:type="dxa"/>
          </w:tcPr>
          <w:p w:rsidR="001F7848" w:rsidP="00793695" w:rsidRDefault="001F7848" w14:paraId="071F46F4" w14:textId="77777777">
            <w:r>
              <w:t>Konsekvenser for ytelser, pris, risiko, fremdrift mv.</w:t>
            </w:r>
          </w:p>
        </w:tc>
      </w:tr>
      <w:tr w:rsidR="001F7848" w:rsidTr="001F7848" w14:paraId="20F82EB3" w14:textId="77777777">
        <w:tc>
          <w:tcPr>
            <w:tcW w:w="2254" w:type="dxa"/>
          </w:tcPr>
          <w:p w:rsidR="001F7848" w:rsidP="00793695" w:rsidRDefault="001F7848" w14:paraId="331A4848" w14:textId="77777777"/>
        </w:tc>
        <w:tc>
          <w:tcPr>
            <w:tcW w:w="2254" w:type="dxa"/>
          </w:tcPr>
          <w:p w:rsidR="001F7848" w:rsidP="00793695" w:rsidRDefault="001F7848" w14:paraId="1253B405" w14:textId="77777777"/>
        </w:tc>
        <w:tc>
          <w:tcPr>
            <w:tcW w:w="2254" w:type="dxa"/>
          </w:tcPr>
          <w:p w:rsidR="001F7848" w:rsidP="00793695" w:rsidRDefault="001F7848" w14:paraId="302DF0B2" w14:textId="77777777"/>
        </w:tc>
        <w:tc>
          <w:tcPr>
            <w:tcW w:w="2254" w:type="dxa"/>
          </w:tcPr>
          <w:p w:rsidR="001F7848" w:rsidP="00793695" w:rsidRDefault="001F7848" w14:paraId="6D779E13" w14:textId="77777777"/>
        </w:tc>
      </w:tr>
      <w:tr w:rsidR="001F7848" w:rsidTr="001F7848" w14:paraId="5DF1CC45" w14:textId="77777777">
        <w:tc>
          <w:tcPr>
            <w:tcW w:w="2254" w:type="dxa"/>
          </w:tcPr>
          <w:p w:rsidR="001F7848" w:rsidP="00793695" w:rsidRDefault="001F7848" w14:paraId="6C243CCD" w14:textId="77777777"/>
        </w:tc>
        <w:tc>
          <w:tcPr>
            <w:tcW w:w="2254" w:type="dxa"/>
          </w:tcPr>
          <w:p w:rsidR="001F7848" w:rsidP="00793695" w:rsidRDefault="001F7848" w14:paraId="453D7205" w14:textId="77777777"/>
        </w:tc>
        <w:tc>
          <w:tcPr>
            <w:tcW w:w="2254" w:type="dxa"/>
          </w:tcPr>
          <w:p w:rsidR="001F7848" w:rsidP="00793695" w:rsidRDefault="001F7848" w14:paraId="614BF2DF" w14:textId="77777777"/>
        </w:tc>
        <w:tc>
          <w:tcPr>
            <w:tcW w:w="2254" w:type="dxa"/>
          </w:tcPr>
          <w:p w:rsidR="001F7848" w:rsidP="00793695" w:rsidRDefault="001F7848" w14:paraId="39B132AC" w14:textId="77777777"/>
        </w:tc>
      </w:tr>
    </w:tbl>
    <w:p w:rsidR="001F7848" w:rsidP="002F0B9F" w:rsidRDefault="001F7848" w14:paraId="20366077" w14:textId="77777777">
      <w:r>
        <w:tab/>
      </w:r>
      <w:r>
        <w:tab/>
      </w:r>
      <w:r>
        <w:tab/>
      </w:r>
    </w:p>
    <w:p w:rsidR="001F7848" w:rsidP="002F0B9F" w:rsidRDefault="001F7848" w14:paraId="611F7033" w14:textId="77777777">
      <w:r>
        <w:t>Innsyn:</w:t>
      </w:r>
    </w:p>
    <w:p w:rsidR="001F7848" w:rsidP="002F0B9F" w:rsidRDefault="001F7848" w14:paraId="0E202C7F" w14:textId="74001DBE">
      <w:r w:rsidR="2FC458BF">
        <w:rPr/>
        <w:t xml:space="preserve">   </w:t>
      </w:r>
      <w:sdt>
        <w:sdtPr>
          <w:id w:val="14172056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5C2E17CD" w:rsidR="2FC458BF">
            <w:rPr>
              <w:rFonts w:ascii="MS Gothic" w:hAnsi="MS Gothic" w:eastAsia="MS Gothic"/>
            </w:rPr>
            <w:t>☐</w:t>
          </w:r>
        </w:sdtContent>
      </w:sdt>
      <w:r>
        <w:tab/>
      </w:r>
      <w:r w:rsidR="2FC458BF">
        <w:rPr/>
        <w:t xml:space="preserve">Tilbyder anser ikke noen opplysninger i </w:t>
      </w:r>
      <w:r w:rsidR="6AAB5B3C">
        <w:rPr/>
        <w:t xml:space="preserve">søknaden </w:t>
      </w:r>
      <w:r w:rsidR="2FC458BF">
        <w:rPr/>
        <w:t xml:space="preserve">som taushetsbelagt.      </w:t>
      </w:r>
    </w:p>
    <w:p w:rsidR="001F7848" w:rsidP="0023666C" w:rsidRDefault="001F7848" w14:paraId="0357C10F" w14:textId="3B4B1A9D">
      <w:pPr>
        <w:ind w:left="708" w:hanging="708"/>
      </w:pPr>
      <w:r w:rsidR="2FC458BF">
        <w:rPr/>
        <w:t xml:space="preserve">   </w:t>
      </w:r>
      <w:sdt>
        <w:sdtPr>
          <w:id w:val="-990707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5C2E17CD" w:rsidR="2FC458BF">
            <w:rPr>
              <w:rFonts w:ascii="MS Gothic" w:hAnsi="MS Gothic" w:eastAsia="MS Gothic"/>
            </w:rPr>
            <w:t>☐</w:t>
          </w:r>
        </w:sdtContent>
      </w:sdt>
      <w:r>
        <w:tab/>
      </w:r>
      <w:r w:rsidR="2FC458BF">
        <w:rPr/>
        <w:t xml:space="preserve">Tilbudet inneholder taushetsbelagte opplysninger og sladdet </w:t>
      </w:r>
      <w:r w:rsidR="18C860C1">
        <w:rPr/>
        <w:t>s</w:t>
      </w:r>
      <w:r w:rsidR="22066D45">
        <w:rPr/>
        <w:t>ø</w:t>
      </w:r>
      <w:r w:rsidR="18C860C1">
        <w:rPr/>
        <w:t>knad</w:t>
      </w:r>
      <w:r w:rsidR="2FC458BF">
        <w:rPr/>
        <w:t xml:space="preserve">, samt </w:t>
      </w:r>
      <w:r w:rsidR="52A3DF67">
        <w:rPr/>
        <w:t>begrunnelse</w:t>
      </w:r>
      <w:r w:rsidR="2FC458BF">
        <w:rPr/>
        <w:t xml:space="preserve"> </w:t>
      </w:r>
      <w:r w:rsidR="18F0A2CF">
        <w:rPr/>
        <w:t xml:space="preserve">er </w:t>
      </w:r>
      <w:r w:rsidR="2FC458BF">
        <w:rPr/>
        <w:t xml:space="preserve">vedlagt.    </w:t>
      </w:r>
    </w:p>
    <w:p w:rsidR="5C2E17CD" w:rsidP="5C2E17CD" w:rsidRDefault="5C2E17CD" w14:paraId="24E03F13" w14:textId="54CE1616">
      <w:pPr>
        <w:ind w:left="360"/>
      </w:pPr>
    </w:p>
    <w:p w:rsidR="5C2E17CD" w:rsidP="5C2E17CD" w:rsidRDefault="5C2E17CD" w14:paraId="34599D8B" w14:textId="1F3AFE37">
      <w:pPr>
        <w:ind w:left="360"/>
      </w:pPr>
    </w:p>
    <w:p w:rsidR="001F7848" w:rsidP="000656C3" w:rsidRDefault="001F7848" w14:paraId="7B9B1B9E" w14:textId="77777777">
      <w:pPr>
        <w:ind w:left="360"/>
      </w:pPr>
      <w:r>
        <w:t>Med vennlig hilsen</w:t>
      </w:r>
      <w:r>
        <w:br/>
      </w:r>
      <w:r>
        <w:t>(signatur)</w:t>
      </w:r>
    </w:p>
    <w:p w:rsidR="001F7848" w:rsidP="000656C3" w:rsidRDefault="001F7848" w14:paraId="087F7975" w14:textId="77777777"/>
    <w:p w:rsidR="001F7848" w:rsidP="000656C3" w:rsidRDefault="001F7848" w14:paraId="1D633720" w14:textId="77777777">
      <w:r>
        <w:t>_____________________________________________________________________________</w:t>
      </w:r>
    </w:p>
    <w:p w:rsidRPr="000656C3" w:rsidR="001F7848" w:rsidP="000656C3" w:rsidRDefault="001F7848" w14:paraId="02469441" w14:textId="77777777">
      <w:pPr>
        <w:rPr>
          <w:sz w:val="20"/>
          <w:szCs w:val="20"/>
        </w:rPr>
      </w:pPr>
      <w:r w:rsidRPr="5C2E17CD" w:rsidR="2FC458BF">
        <w:rPr>
          <w:sz w:val="20"/>
          <w:szCs w:val="20"/>
        </w:rPr>
        <w:t>(Tittel og navn i blokkbokstaver)</w:t>
      </w:r>
    </w:p>
    <w:p w:rsidRPr="00512B3B" w:rsidR="00512B3B" w:rsidP="00512B3B" w:rsidRDefault="00512B3B" w14:paraId="34FC7548" w14:textId="77777777"/>
    <w:sectPr w:rsidRPr="00512B3B" w:rsidR="00512B3B" w:rsidSect="00CF7E2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70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41EC" w:rsidP="008A6B54" w:rsidRDefault="000F41EC" w14:paraId="035186CB" w14:textId="77777777">
      <w:pPr>
        <w:spacing w:after="0" w:line="240" w:lineRule="auto"/>
      </w:pPr>
      <w:r>
        <w:separator/>
      </w:r>
    </w:p>
  </w:endnote>
  <w:endnote w:type="continuationSeparator" w:id="0">
    <w:p w:rsidR="000F41EC" w:rsidP="008A6B54" w:rsidRDefault="000F41EC" w14:paraId="2366EB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535"/>
      <w:gridCol w:w="4535"/>
    </w:tblGrid>
    <w:tr w:rsidRPr="00907B33" w:rsidR="00D754E8" w:rsidTr="00CB5865" w14:paraId="325829B5" w14:textId="77777777">
      <w:tc>
        <w:tcPr>
          <w:tcW w:w="2500" w:type="pct"/>
        </w:tcPr>
        <w:p w:rsidRPr="00907B33" w:rsidR="00D754E8" w:rsidP="00D754E8" w:rsidRDefault="00D754E8" w14:paraId="66320EBB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</w:tcPr>
        <w:p w:rsidRPr="00907B33" w:rsidR="00D754E8" w:rsidP="00D754E8" w:rsidRDefault="00D754E8" w14:paraId="296C146C" w14:textId="77777777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</w:p>
      </w:tc>
    </w:tr>
    <w:tr w:rsidRPr="00907B33" w:rsidR="00D754E8" w:rsidTr="00CB5865" w14:paraId="2412B558" w14:textId="77777777">
      <w:tc>
        <w:tcPr>
          <w:tcW w:w="2500" w:type="pct"/>
        </w:tcPr>
        <w:p w:rsidRPr="005649C8" w:rsidR="00D754E8" w:rsidP="00D754E8" w:rsidRDefault="001F7848" w14:paraId="7B44E09D" w14:textId="139C9040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1F7848">
            <w:rPr>
              <w:bCs/>
              <w:color w:val="003087" w:themeColor="text2"/>
              <w:sz w:val="18"/>
              <w:szCs w:val="18"/>
            </w:rPr>
            <w:t>Søknadsbrev</w:t>
          </w:r>
          <w:r>
            <w:rPr>
              <w:bCs/>
              <w:color w:val="003087" w:themeColor="text2"/>
              <w:sz w:val="18"/>
              <w:szCs w:val="18"/>
            </w:rPr>
            <w:t xml:space="preserve">, versjon </w:t>
          </w:r>
          <w:r w:rsidR="006F4684">
            <w:rPr>
              <w:bCs/>
              <w:color w:val="003087" w:themeColor="text2"/>
              <w:sz w:val="18"/>
              <w:szCs w:val="18"/>
            </w:rPr>
            <w:t>12</w:t>
          </w:r>
          <w:r>
            <w:rPr>
              <w:bCs/>
              <w:color w:val="003087" w:themeColor="text2"/>
              <w:sz w:val="18"/>
              <w:szCs w:val="18"/>
            </w:rPr>
            <w:t>-202</w:t>
          </w:r>
          <w:r w:rsidR="006F4684">
            <w:rPr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:rsidRPr="00907B33" w:rsidR="00D754E8" w:rsidP="00D754E8" w:rsidRDefault="00D754E8" w14:paraId="1C69DB67" w14:textId="77777777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D754E8" w:rsidR="004B54E4" w:rsidP="00D754E8" w:rsidRDefault="004B54E4" w14:paraId="7CC3A9E9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081"/>
      <w:gridCol w:w="1642"/>
      <w:gridCol w:w="3347"/>
    </w:tblGrid>
    <w:tr w:rsidRPr="00DB76FE" w:rsidR="005E52EF" w:rsidTr="00CB5865" w14:paraId="1C0F0B11" w14:textId="77777777">
      <w:tc>
        <w:tcPr>
          <w:tcW w:w="2250" w:type="pct"/>
        </w:tcPr>
        <w:p w:rsidRPr="00DB76FE" w:rsidR="005E52EF" w:rsidP="005E52EF" w:rsidRDefault="005E52EF" w14:paraId="3AA26A0B" w14:textId="77777777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color w:val="003087" w:themeColor="text2"/>
              <w:sz w:val="18"/>
              <w:szCs w:val="18"/>
            </w:rPr>
            <w:t>Sykehusinnkjøp HF</w:t>
          </w:r>
          <w:r w:rsidRPr="00DB76FE">
            <w:rPr>
              <w:bCs/>
              <w:color w:val="003087" w:themeColor="text2"/>
              <w:sz w:val="18"/>
              <w:szCs w:val="18"/>
            </w:rPr>
            <w:t xml:space="preserve"> – sykehusinnkjop.no</w:t>
          </w:r>
        </w:p>
      </w:tc>
      <w:tc>
        <w:tcPr>
          <w:tcW w:w="905" w:type="pct"/>
        </w:tcPr>
        <w:p w:rsidRPr="00DB76FE" w:rsidR="005E52EF" w:rsidP="005E52EF" w:rsidRDefault="005E52EF" w14:paraId="03CAF613" w14:textId="77777777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bCs/>
              <w:color w:val="003087" w:themeColor="text2"/>
              <w:sz w:val="18"/>
              <w:szCs w:val="18"/>
            </w:rPr>
            <w:t>Besøksadresse:</w:t>
          </w:r>
        </w:p>
      </w:tc>
      <w:tc>
        <w:tcPr>
          <w:tcW w:w="1845" w:type="pct"/>
        </w:tcPr>
        <w:p w:rsidRPr="00DB76FE" w:rsidR="005E52EF" w:rsidP="005E52EF" w:rsidRDefault="005E52EF" w14:paraId="1C4EF4B8" w14:textId="77777777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bCs/>
              <w:color w:val="003087" w:themeColor="text2"/>
              <w:sz w:val="18"/>
              <w:szCs w:val="18"/>
            </w:rPr>
            <w:t>Org nr.: MVA 916 879 067 NO</w:t>
          </w:r>
        </w:p>
      </w:tc>
    </w:tr>
    <w:tr w:rsidRPr="00CF7E25" w:rsidR="005E52EF" w:rsidTr="00CB5865" w14:paraId="7C983DE4" w14:textId="77777777">
      <w:tc>
        <w:tcPr>
          <w:tcW w:w="2250" w:type="pct"/>
        </w:tcPr>
        <w:p w:rsidRPr="00004EF1" w:rsidR="005E52EF" w:rsidP="005E52EF" w:rsidRDefault="005E52EF" w14:paraId="082844F3" w14:textId="77777777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Postboks 40</w:t>
          </w:r>
        </w:p>
      </w:tc>
      <w:tc>
        <w:tcPr>
          <w:tcW w:w="905" w:type="pct"/>
        </w:tcPr>
        <w:p w:rsidRPr="00CF7E25" w:rsidR="005E52EF" w:rsidP="005E52EF" w:rsidRDefault="005E52EF" w14:paraId="0BE9D37B" w14:textId="77777777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Hermetikken</w:t>
          </w:r>
        </w:p>
      </w:tc>
      <w:tc>
        <w:tcPr>
          <w:tcW w:w="1845" w:type="pct"/>
        </w:tcPr>
        <w:p w:rsidRPr="00CF7E25" w:rsidR="005E52EF" w:rsidP="005E52EF" w:rsidRDefault="005E52EF" w14:paraId="2462C7D0" w14:textId="77777777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Telefon: 78 95 07 00</w:t>
          </w:r>
        </w:p>
      </w:tc>
    </w:tr>
    <w:tr w:rsidRPr="00CF7E25" w:rsidR="005E52EF" w:rsidTr="00CB5865" w14:paraId="1280E169" w14:textId="77777777">
      <w:tc>
        <w:tcPr>
          <w:tcW w:w="2250" w:type="pct"/>
        </w:tcPr>
        <w:p w:rsidRPr="00004EF1" w:rsidR="005E52EF" w:rsidP="005E52EF" w:rsidRDefault="005E52EF" w14:paraId="778B5108" w14:textId="77777777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9811 Vadsø</w:t>
          </w:r>
        </w:p>
      </w:tc>
      <w:tc>
        <w:tcPr>
          <w:tcW w:w="905" w:type="pct"/>
        </w:tcPr>
        <w:p w:rsidRPr="00CF7E25" w:rsidR="005E52EF" w:rsidP="005E52EF" w:rsidRDefault="005E52EF" w14:paraId="36B08DD4" w14:textId="77777777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Tollbugata 7</w:t>
          </w:r>
        </w:p>
      </w:tc>
      <w:tc>
        <w:tcPr>
          <w:tcW w:w="1845" w:type="pct"/>
        </w:tcPr>
        <w:p w:rsidRPr="00CF7E25" w:rsidR="005E52EF" w:rsidP="005E52EF" w:rsidRDefault="005E52EF" w14:paraId="2E3DC37A" w14:textId="77777777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E-post: post@sykehusinnkjop.no</w:t>
          </w:r>
        </w:p>
      </w:tc>
    </w:tr>
    <w:tr w:rsidRPr="00CF7E25" w:rsidR="005E52EF" w:rsidTr="00CB5865" w14:paraId="7C548832" w14:textId="77777777">
      <w:tc>
        <w:tcPr>
          <w:tcW w:w="2250" w:type="pct"/>
        </w:tcPr>
        <w:p w:rsidRPr="00CF7E25" w:rsidR="005E52EF" w:rsidP="005E52EF" w:rsidRDefault="005E52EF" w14:paraId="7554348F" w14:textId="77777777">
          <w:pPr>
            <w:pStyle w:val="Bunntekst"/>
            <w:rPr>
              <w:sz w:val="18"/>
              <w:szCs w:val="18"/>
            </w:rPr>
          </w:pPr>
        </w:p>
      </w:tc>
      <w:tc>
        <w:tcPr>
          <w:tcW w:w="905" w:type="pct"/>
        </w:tcPr>
        <w:p w:rsidRPr="00CF7E25" w:rsidR="005E52EF" w:rsidP="005E52EF" w:rsidRDefault="005E52EF" w14:paraId="3A7153BA" w14:textId="77777777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9800 Vadsø</w:t>
          </w:r>
        </w:p>
      </w:tc>
      <w:tc>
        <w:tcPr>
          <w:tcW w:w="1845" w:type="pct"/>
        </w:tcPr>
        <w:p w:rsidRPr="00CF7E25" w:rsidR="005E52EF" w:rsidP="005E52EF" w:rsidRDefault="005E52EF" w14:paraId="28A5D120" w14:textId="77777777">
          <w:pPr>
            <w:pStyle w:val="Bunntekst"/>
            <w:rPr>
              <w:sz w:val="18"/>
              <w:szCs w:val="18"/>
            </w:rPr>
          </w:pPr>
        </w:p>
      </w:tc>
    </w:tr>
  </w:tbl>
  <w:p w:rsidR="004F084A" w:rsidRDefault="004F084A" w14:paraId="51F9E29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41EC" w:rsidP="008A6B54" w:rsidRDefault="000F41EC" w14:paraId="2C039C48" w14:textId="77777777">
      <w:pPr>
        <w:spacing w:after="0" w:line="240" w:lineRule="auto"/>
      </w:pPr>
      <w:r>
        <w:separator/>
      </w:r>
    </w:p>
  </w:footnote>
  <w:footnote w:type="continuationSeparator" w:id="0">
    <w:p w:rsidR="000F41EC" w:rsidP="008A6B54" w:rsidRDefault="000F41EC" w14:paraId="10648DA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754FFC1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CE0EB30" wp14:editId="1BAB733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92" name="Bilde 9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Bilde 9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C337A" w:rsidR="00DA7791" w:rsidP="073F2489" w:rsidRDefault="00CB5865" w14:paraId="71344092" w14:textId="1B593E1F">
    <w:pPr>
      <w:pStyle w:val="Topptekst"/>
      <w:tabs>
        <w:tab w:val="clear" w:pos="9072"/>
        <w:tab w:val="left" w:pos="1730"/>
        <w:tab w:val="right" w:pos="9070"/>
      </w:tabs>
      <w:rPr>
        <w:color w:val="1A588E" w:themeColor="background2" w:themeTint="FF" w:themeShade="80"/>
        <w:sz w:val="18"/>
        <w:szCs w:val="18"/>
      </w:rPr>
    </w:pPr>
    <w:r w:rsidRPr="073F2489" w:rsidR="073F2489">
      <w:rPr>
        <w:sz w:val="18"/>
        <w:szCs w:val="18"/>
      </w:rPr>
      <w:t>[Tilbyders logo]</w:t>
    </w:r>
    <w:r>
      <w:tab/>
    </w:r>
    <w:r>
      <w:tab/>
    </w:r>
    <w:r>
      <w:tab/>
    </w:r>
    <w:r>
      <w:tab/>
    </w:r>
    <w:r>
      <w:tab/>
    </w:r>
  </w:p>
  <w:p w:rsidRPr="008C337A" w:rsidR="00DA7791" w:rsidP="0035226D" w:rsidRDefault="00DA7791" w14:paraId="7C9E2176" w14:textId="226191DF">
    <w:pPr>
      <w:pStyle w:val="Topptekst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12E87"/>
    <w:multiLevelType w:val="hybridMultilevel"/>
    <w:tmpl w:val="40FA1DB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1440343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48"/>
    <w:rsid w:val="00000000"/>
    <w:rsid w:val="00004EF1"/>
    <w:rsid w:val="0000694E"/>
    <w:rsid w:val="000169B0"/>
    <w:rsid w:val="000234BC"/>
    <w:rsid w:val="0003302D"/>
    <w:rsid w:val="00037EEC"/>
    <w:rsid w:val="00061D42"/>
    <w:rsid w:val="00080D6C"/>
    <w:rsid w:val="000A75A4"/>
    <w:rsid w:val="000D54E4"/>
    <w:rsid w:val="000F41EC"/>
    <w:rsid w:val="00126DFE"/>
    <w:rsid w:val="001D285C"/>
    <w:rsid w:val="001F7848"/>
    <w:rsid w:val="00223C66"/>
    <w:rsid w:val="00293F96"/>
    <w:rsid w:val="00296809"/>
    <w:rsid w:val="002C15AE"/>
    <w:rsid w:val="002C68A4"/>
    <w:rsid w:val="002D7831"/>
    <w:rsid w:val="002E1374"/>
    <w:rsid w:val="002F484A"/>
    <w:rsid w:val="00311005"/>
    <w:rsid w:val="0032296D"/>
    <w:rsid w:val="0035226D"/>
    <w:rsid w:val="00361661"/>
    <w:rsid w:val="003818B1"/>
    <w:rsid w:val="003B1248"/>
    <w:rsid w:val="003B1385"/>
    <w:rsid w:val="003B618D"/>
    <w:rsid w:val="003F69CF"/>
    <w:rsid w:val="00400A8F"/>
    <w:rsid w:val="00402EAE"/>
    <w:rsid w:val="00423A6F"/>
    <w:rsid w:val="00434289"/>
    <w:rsid w:val="00470946"/>
    <w:rsid w:val="0047732F"/>
    <w:rsid w:val="004B54E4"/>
    <w:rsid w:val="004E09B0"/>
    <w:rsid w:val="004F084A"/>
    <w:rsid w:val="00512B3B"/>
    <w:rsid w:val="005649C8"/>
    <w:rsid w:val="005677AD"/>
    <w:rsid w:val="005703FD"/>
    <w:rsid w:val="005E52EF"/>
    <w:rsid w:val="006440C5"/>
    <w:rsid w:val="0065583A"/>
    <w:rsid w:val="00683E4C"/>
    <w:rsid w:val="006C6DD4"/>
    <w:rsid w:val="006F4684"/>
    <w:rsid w:val="00703274"/>
    <w:rsid w:val="00746D1D"/>
    <w:rsid w:val="0076237F"/>
    <w:rsid w:val="00771457"/>
    <w:rsid w:val="0078030B"/>
    <w:rsid w:val="007C3570"/>
    <w:rsid w:val="0082344F"/>
    <w:rsid w:val="00863005"/>
    <w:rsid w:val="00877EFA"/>
    <w:rsid w:val="00884491"/>
    <w:rsid w:val="00886F42"/>
    <w:rsid w:val="008A1521"/>
    <w:rsid w:val="008A282B"/>
    <w:rsid w:val="008A6B54"/>
    <w:rsid w:val="008C337A"/>
    <w:rsid w:val="008F0A7D"/>
    <w:rsid w:val="008F5713"/>
    <w:rsid w:val="00906B2D"/>
    <w:rsid w:val="009164C8"/>
    <w:rsid w:val="00955B86"/>
    <w:rsid w:val="00960F23"/>
    <w:rsid w:val="00997FBC"/>
    <w:rsid w:val="009B7201"/>
    <w:rsid w:val="009C7E5D"/>
    <w:rsid w:val="009F7F53"/>
    <w:rsid w:val="00A140E5"/>
    <w:rsid w:val="00A959A9"/>
    <w:rsid w:val="00AA1652"/>
    <w:rsid w:val="00AE0576"/>
    <w:rsid w:val="00B05D35"/>
    <w:rsid w:val="00B254A8"/>
    <w:rsid w:val="00B44F6E"/>
    <w:rsid w:val="00C17EC4"/>
    <w:rsid w:val="00C22FA0"/>
    <w:rsid w:val="00C37AEC"/>
    <w:rsid w:val="00C40C0D"/>
    <w:rsid w:val="00C83B9B"/>
    <w:rsid w:val="00C842A1"/>
    <w:rsid w:val="00CB5865"/>
    <w:rsid w:val="00CF7E25"/>
    <w:rsid w:val="00D0738E"/>
    <w:rsid w:val="00D322D4"/>
    <w:rsid w:val="00D754E8"/>
    <w:rsid w:val="00DA509D"/>
    <w:rsid w:val="00DA7791"/>
    <w:rsid w:val="00DA782F"/>
    <w:rsid w:val="00DB76FE"/>
    <w:rsid w:val="00DD114B"/>
    <w:rsid w:val="00DF2A10"/>
    <w:rsid w:val="00E3138E"/>
    <w:rsid w:val="00E47AF2"/>
    <w:rsid w:val="00E738D2"/>
    <w:rsid w:val="00EB13E8"/>
    <w:rsid w:val="00EB5F17"/>
    <w:rsid w:val="00ED29B3"/>
    <w:rsid w:val="00F22DA7"/>
    <w:rsid w:val="00F3344C"/>
    <w:rsid w:val="00F335AB"/>
    <w:rsid w:val="00F6667E"/>
    <w:rsid w:val="00F87147"/>
    <w:rsid w:val="00F93345"/>
    <w:rsid w:val="00FA1CD0"/>
    <w:rsid w:val="00FC3ADE"/>
    <w:rsid w:val="00FD6AD8"/>
    <w:rsid w:val="02EFE338"/>
    <w:rsid w:val="073E4CDD"/>
    <w:rsid w:val="073F2489"/>
    <w:rsid w:val="092AA6D1"/>
    <w:rsid w:val="0F11D11E"/>
    <w:rsid w:val="0F11D11E"/>
    <w:rsid w:val="17755EDD"/>
    <w:rsid w:val="17BA3D23"/>
    <w:rsid w:val="18C860C1"/>
    <w:rsid w:val="18F0A2CF"/>
    <w:rsid w:val="19379E65"/>
    <w:rsid w:val="201CD9A0"/>
    <w:rsid w:val="22066D45"/>
    <w:rsid w:val="23DB5A15"/>
    <w:rsid w:val="24557F11"/>
    <w:rsid w:val="24557F11"/>
    <w:rsid w:val="25516CA0"/>
    <w:rsid w:val="281D363A"/>
    <w:rsid w:val="2A16E3C2"/>
    <w:rsid w:val="2C0F8B84"/>
    <w:rsid w:val="2FC458BF"/>
    <w:rsid w:val="344610F0"/>
    <w:rsid w:val="3449C903"/>
    <w:rsid w:val="3A435F89"/>
    <w:rsid w:val="40A0CE08"/>
    <w:rsid w:val="438A9E8B"/>
    <w:rsid w:val="44EE77C4"/>
    <w:rsid w:val="4586E090"/>
    <w:rsid w:val="47CF5B66"/>
    <w:rsid w:val="48DBEB0D"/>
    <w:rsid w:val="4DBD4D9B"/>
    <w:rsid w:val="4E419500"/>
    <w:rsid w:val="4E419500"/>
    <w:rsid w:val="4F659389"/>
    <w:rsid w:val="4F659389"/>
    <w:rsid w:val="4F7515F5"/>
    <w:rsid w:val="4F938EE4"/>
    <w:rsid w:val="509F0DA6"/>
    <w:rsid w:val="52A3DF67"/>
    <w:rsid w:val="5C2E17CD"/>
    <w:rsid w:val="6675BD61"/>
    <w:rsid w:val="681777D0"/>
    <w:rsid w:val="6AAB5B3C"/>
    <w:rsid w:val="6BE337F2"/>
    <w:rsid w:val="6C3A8D92"/>
    <w:rsid w:val="6CE7EFF3"/>
    <w:rsid w:val="7C40464A"/>
    <w:rsid w:val="7D3A7363"/>
    <w:rsid w:val="7D79A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CC092"/>
  <w15:chartTrackingRefBased/>
  <w15:docId w15:val="{65CA55F6-CAC1-4BDD-B399-4218418985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9164C8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1F7848"/>
    <w:pPr>
      <w:ind w:left="720"/>
      <w:contextualSpacing/>
    </w:pPr>
  </w:style>
  <w:style w:type="table" w:styleId="Rutenettabell7fargerikuthevingsfarge3">
    <w:name w:val="Grid Table 7 Colorful Accent 3"/>
    <w:basedOn w:val="Vanligtabell"/>
    <w:uiPriority w:val="52"/>
    <w:rsid w:val="00CB586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color="CDEBD1" w:themeColor="accent3" w:themeTint="99" w:sz="4" w:space="0"/>
        <w:left w:val="single" w:color="CDEBD1" w:themeColor="accent3" w:themeTint="99" w:sz="4" w:space="0"/>
        <w:bottom w:val="single" w:color="CDEBD1" w:themeColor="accent3" w:themeTint="99" w:sz="4" w:space="0"/>
        <w:right w:val="single" w:color="CDEBD1" w:themeColor="accent3" w:themeTint="99" w:sz="4" w:space="0"/>
        <w:insideH w:val="single" w:color="CDEBD1" w:themeColor="accent3" w:themeTint="99" w:sz="4" w:space="0"/>
        <w:insideV w:val="single" w:color="CDEBD1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color="CDEBD1" w:themeColor="accent3" w:themeTint="99" w:sz="4" w:space="0"/>
        </w:tcBorders>
      </w:tcPr>
    </w:tblStylePr>
    <w:tblStylePr w:type="nwCell">
      <w:tblPr/>
      <w:tcPr>
        <w:tcBorders>
          <w:bottom w:val="single" w:color="CDEBD1" w:themeColor="accent3" w:themeTint="99" w:sz="4" w:space="0"/>
        </w:tcBorders>
      </w:tcPr>
    </w:tblStylePr>
    <w:tblStylePr w:type="seCell">
      <w:tblPr/>
      <w:tcPr>
        <w:tcBorders>
          <w:top w:val="single" w:color="CDEBD1" w:themeColor="accent3" w:themeTint="99" w:sz="4" w:space="0"/>
        </w:tcBorders>
      </w:tcPr>
    </w:tblStylePr>
    <w:tblStylePr w:type="swCell">
      <w:tblPr/>
      <w:tcPr>
        <w:tcBorders>
          <w:top w:val="single" w:color="CDEBD1" w:themeColor="accent3" w:themeTint="99" w:sz="4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med%20adresse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DC0F8B8A744B8D0092FD0544EE30" ma:contentTypeVersion="3" ma:contentTypeDescription="Opprett et nytt dokument." ma:contentTypeScope="" ma:versionID="fc9011d002120fc4bd48d08e13f56701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0de7390d9f6133d93fc51333e7bcf5a6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278AB4-D16D-44F7-8D1C-083FD924E532}"/>
</file>

<file path=customXml/itemProps2.xml><?xml version="1.0" encoding="utf-8"?>
<ds:datastoreItem xmlns:ds="http://schemas.openxmlformats.org/officeDocument/2006/customXml" ds:itemID="{98DCB419-7041-4A0D-9EB2-177407E51C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0042D9-314B-49EA-AF00-39D5925DC7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med adresse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Kate-Mari Hagen</lastModifiedBy>
  <revision>12</revision>
  <dcterms:created xsi:type="dcterms:W3CDTF">2026-02-20T10:56:00.0000000Z</dcterms:created>
  <dcterms:modified xsi:type="dcterms:W3CDTF">2026-07-02T14:59:10.9989890Z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77800</vt:r8>
  </property>
  <property fmtid="{D5CDD505-2E9C-101B-9397-08002B2CF9AE}" pid="3" name="xd_ProgID">
    <vt:lpwstr/>
  </property>
  <property fmtid="{D5CDD505-2E9C-101B-9397-08002B2CF9AE}" pid="4" name="ContentTypeId">
    <vt:lpwstr>0x01010092D4DC0F8B8A744B8D0092FD0544EE30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docLang">
    <vt:lpwstr>nb</vt:lpwstr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