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2C35" w:rsidP="00FF52D8" w:rsidRDefault="00ED2C35" w14:paraId="43574963" w14:textId="77777777"/>
    <w:p w:rsidR="15F6C766" w:rsidP="019059B1" w:rsidRDefault="15F6C766" w14:paraId="1C798824" w14:textId="0F4E548B">
      <w:pPr>
        <w:pStyle w:val="Tittel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nb-NO"/>
        </w:rPr>
      </w:pPr>
      <w:r w:rsidRPr="019059B1" w:rsidR="15F6C76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3087" w:themeColor="text2" w:themeTint="FF" w:themeShade="FF"/>
          <w:sz w:val="56"/>
          <w:szCs w:val="56"/>
          <w:lang w:val="nb-NO"/>
        </w:rPr>
        <w:t>Tilbudsbrev</w:t>
      </w:r>
    </w:p>
    <w:p w:rsidR="019059B1" w:rsidRDefault="019059B1" w14:paraId="2503AB53" w14:textId="0DA90FE2"/>
    <w:p w:rsidR="00ED2C35" w:rsidP="009F4D77" w:rsidRDefault="00ED2C35" w14:paraId="06A73F13" w14:textId="77777777">
      <w:pPr>
        <w:spacing w:after="0"/>
      </w:pPr>
      <w:r>
        <w:t>Sykehusinnkjøp HF</w:t>
      </w:r>
    </w:p>
    <w:p w:rsidRPr="00215F71" w:rsidR="00ED2C35" w:rsidP="1681BE10" w:rsidRDefault="00ED2C35" w14:paraId="592B62CA" w14:textId="244DE71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="00ED2C35">
        <w:rPr/>
        <w:t xml:space="preserve">v/ </w:t>
      </w:r>
      <w:r w:rsidR="05AC28B6">
        <w:rPr/>
        <w:t>Tanja Jaglicic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2C35">
        <w:rPr/>
        <w:t xml:space="preserve">Dato: </w:t>
      </w:r>
    </w:p>
    <w:p w:rsidRPr="00215F71" w:rsidR="00ED2C35" w:rsidP="009F4D77" w:rsidRDefault="00ED2C35" w14:paraId="7079C3A2" w14:textId="77777777">
      <w:pPr>
        <w:spacing w:after="0"/>
      </w:pPr>
    </w:p>
    <w:p w:rsidRPr="00215F71" w:rsidR="00ED2C35" w:rsidP="009F4D77" w:rsidRDefault="00ED2C35" w14:paraId="0A531F68" w14:textId="77777777">
      <w:pPr>
        <w:spacing w:after="0"/>
      </w:pPr>
    </w:p>
    <w:p w:rsidR="49E1DB9D" w:rsidP="1681BE10" w:rsidRDefault="49E1DB9D" w14:paraId="77A45D90" w14:textId="1C74B580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nb-NO"/>
        </w:rPr>
      </w:pPr>
      <w:r w:rsidRPr="019059B1" w:rsidR="5F762C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nb-NO"/>
        </w:rPr>
        <w:t>Tilbudsbrev</w:t>
      </w:r>
      <w:r w:rsidRPr="019059B1" w:rsidR="5F762C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- </w:t>
      </w:r>
      <w:r w:rsidRPr="019059B1" w:rsidR="5F762C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nb-NO"/>
        </w:rPr>
        <w:t>Saksnr</w:t>
      </w:r>
      <w:r w:rsidRPr="019059B1" w:rsidR="5F762C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nb-NO"/>
        </w:rPr>
        <w:t xml:space="preserve">. 2025/51030 Analyse, </w:t>
      </w:r>
      <w:r w:rsidRPr="019059B1" w:rsidR="5F762C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nb-NO"/>
        </w:rPr>
        <w:t>research</w:t>
      </w:r>
      <w:r w:rsidRPr="019059B1" w:rsidR="5F762C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nb-NO"/>
        </w:rPr>
        <w:t xml:space="preserve">, innsikt og </w:t>
      </w:r>
      <w:r w:rsidRPr="019059B1" w:rsidR="5F762C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nb-NO"/>
        </w:rPr>
        <w:t>og</w:t>
      </w:r>
      <w:r w:rsidRPr="019059B1" w:rsidR="5F762C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nb-NO"/>
        </w:rPr>
        <w:t xml:space="preserve"> strategiske rådgivningstjenester innen IKT til helseforetakene i Helse Sør-Øst</w:t>
      </w:r>
    </w:p>
    <w:p w:rsidRPr="00BC39D3" w:rsidR="00BC39D3" w:rsidP="00BC39D3" w:rsidRDefault="00BC39D3" w14:paraId="090BE4B0" w14:textId="77777777"/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133"/>
        <w:gridCol w:w="7076"/>
      </w:tblGrid>
      <w:tr w:rsidR="00EE4C97" w:rsidTr="019059B1" w14:paraId="0351182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Mar/>
          </w:tcPr>
          <w:p w:rsidR="00EE4C97" w:rsidP="00177E30" w:rsidRDefault="00EE4C97" w14:paraId="518E3410" w14:textId="675B425D">
            <w:r>
              <w:t>Informasjon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76" w:type="dxa"/>
            <w:tcMar/>
          </w:tcPr>
          <w:p w:rsidR="00EE4C97" w:rsidP="00177E30" w:rsidRDefault="00EE4C97" w14:paraId="57701E8E" w14:textId="3B1ABC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Sett inn under</w:t>
            </w:r>
          </w:p>
        </w:tc>
      </w:tr>
      <w:tr w:rsidR="00ED2C35" w:rsidTr="019059B1" w14:paraId="12A2EEF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Mar/>
          </w:tcPr>
          <w:p w:rsidR="00ED2C35" w:rsidP="00177E30" w:rsidRDefault="00ED2C35" w14:paraId="41AFCDC5" w14:textId="77777777">
            <w:r>
              <w:t>Tilbyder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76" w:type="dxa"/>
            <w:tcMar/>
          </w:tcPr>
          <w:p w:rsidR="00ED2C35" w:rsidP="00177E30" w:rsidRDefault="00ED2C35" w14:paraId="1075CF6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2C35" w:rsidTr="019059B1" w14:paraId="6036DF5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Mar/>
          </w:tcPr>
          <w:p w:rsidR="00ED2C35" w:rsidP="00177E30" w:rsidRDefault="00ED2C35" w14:paraId="0FB69BA7" w14:textId="77777777">
            <w:r>
              <w:t>Org.nr.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76" w:type="dxa"/>
            <w:tcMar/>
          </w:tcPr>
          <w:p w:rsidR="00ED2C35" w:rsidP="00177E30" w:rsidRDefault="00ED2C35" w14:paraId="6B7E1D4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19059B1" w:rsidTr="019059B1" w14:paraId="5B5A0D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Mar/>
          </w:tcPr>
          <w:p w:rsidR="47967B09" w:rsidP="019059B1" w:rsidRDefault="47967B09" w14:paraId="22B9F9DA" w14:textId="618E2512">
            <w:pPr>
              <w:pStyle w:val="Normal"/>
            </w:pPr>
            <w:r w:rsidR="47967B09">
              <w:rPr/>
              <w:t>Poststed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76" w:type="dxa"/>
            <w:tcMar/>
          </w:tcPr>
          <w:p w:rsidR="019059B1" w:rsidP="019059B1" w:rsidRDefault="019059B1" w14:paraId="6760C766" w14:textId="75D49D61">
            <w:pPr>
              <w:pStyle w:val="Normal"/>
            </w:pPr>
          </w:p>
        </w:tc>
      </w:tr>
      <w:tr w:rsidR="00ED2C35" w:rsidTr="019059B1" w14:paraId="2C50610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Mar/>
          </w:tcPr>
          <w:p w:rsidR="00ED2C35" w:rsidP="00177E30" w:rsidRDefault="00ED2C35" w14:paraId="34225097" w14:textId="77777777">
            <w:r>
              <w:t>Kontaktperson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76" w:type="dxa"/>
            <w:tcMar/>
          </w:tcPr>
          <w:p w:rsidR="00ED2C35" w:rsidP="00177E30" w:rsidRDefault="00ED2C35" w14:paraId="237A77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2C35" w:rsidTr="019059B1" w14:paraId="37784FA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Mar/>
          </w:tcPr>
          <w:p w:rsidR="00ED2C35" w:rsidP="00177E30" w:rsidRDefault="00ED2C35" w14:paraId="22A8364C" w14:textId="77777777">
            <w:r>
              <w:t>Telefon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76" w:type="dxa"/>
            <w:tcMar/>
          </w:tcPr>
          <w:p w:rsidR="00ED2C35" w:rsidP="00177E30" w:rsidRDefault="00ED2C35" w14:paraId="2A37BD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D2C35" w:rsidTr="019059B1" w14:paraId="404C967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Mar/>
          </w:tcPr>
          <w:p w:rsidR="00ED2C35" w:rsidP="00177E30" w:rsidRDefault="00ED2C35" w14:paraId="1D94F477" w14:textId="77777777">
            <w:r>
              <w:t>E-postadresse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76" w:type="dxa"/>
            <w:tcMar/>
          </w:tcPr>
          <w:p w:rsidR="00ED2C35" w:rsidP="00177E30" w:rsidRDefault="00ED2C35" w14:paraId="76734C8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19059B1" w:rsidRDefault="019059B1" w14:paraId="752CDE18" w14:textId="54BB90AD"/>
    <w:p w:rsidR="00ED2C35" w:rsidP="009F4D77" w:rsidRDefault="00ED2C35" w14:paraId="00BA2AB2" w14:textId="77777777"/>
    <w:p w:rsidR="00ED2C35" w:rsidP="009F4D77" w:rsidRDefault="00ED2C35" w14:paraId="01049B67" w14:textId="16AC3538">
      <w:r>
        <w:t xml:space="preserve">Vi viser til mottatt </w:t>
      </w:r>
      <w:r w:rsidRPr="00CE3136">
        <w:t xml:space="preserve">konkurransegrunnlag. </w:t>
      </w:r>
      <w:r>
        <w:t>Vi har gleden av å inngi et komplett tilbud i henhold til de forutsetninger som er gitt i konkurransegrunnlaget.</w:t>
      </w:r>
    </w:p>
    <w:p w:rsidR="00ED2C35" w:rsidP="009F4D77" w:rsidRDefault="00ED2C35" w14:paraId="28CA5C64" w14:textId="77777777">
      <w:r w:rsidR="10A832FF">
        <w:rPr/>
        <w:t xml:space="preserve">Vi er innforståtte med at eventuelle avvik/forbehold mot de oppgitte forutsetningene kan medføre avvisning. </w:t>
      </w:r>
    </w:p>
    <w:p w:rsidR="2E8B700F" w:rsidRDefault="2E8B700F" w14:paraId="373CFE21" w14:textId="66FCBE86">
      <w:r w:rsidR="2E8B700F">
        <w:rPr/>
        <w:t xml:space="preserve">Tilbudet gjelder følgende delkontrakt(er) (angi med </w:t>
      </w:r>
      <w:r w:rsidR="2E8B700F">
        <w:rPr/>
        <w:t>X</w:t>
      </w:r>
      <w:r w:rsidR="2E8B700F">
        <w:rPr/>
        <w:t>):</w:t>
      </w:r>
    </w:p>
    <w:p w:rsidR="2E8B700F" w:rsidRDefault="2E8B700F" w14:paraId="0E05EF34" w14:textId="6349F0AF">
      <w:r w:rsidR="2E8B700F">
        <w:rPr/>
        <w:t>Det er ikke anledning til kun å levere tilbud på delkontrakt 3. Det kan kun leveres tilbud på den/de delkontrakten Tilbyder er kvalifisert for.</w:t>
      </w:r>
    </w:p>
    <w:tbl>
      <w:tblPr>
        <w:tblStyle w:val="Tabellrutenett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80" w:firstRow="0" w:lastRow="0" w:firstColumn="1" w:lastColumn="0" w:noHBand="1" w:noVBand="1"/>
      </w:tblPr>
      <w:tblGrid>
        <w:gridCol w:w="3990"/>
        <w:gridCol w:w="4965"/>
      </w:tblGrid>
      <w:tr w:rsidR="019059B1" w:rsidTr="019059B1" w14:paraId="5486BFFD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0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19059B1" w:rsidP="019059B1" w:rsidRDefault="019059B1" w14:paraId="7B9040E2" w14:textId="76A431D1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</w:pPr>
            <w:r w:rsidRPr="019059B1" w:rsidR="019059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  <w:t xml:space="preserve">Delkontrakt 1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19059B1" w:rsidP="019059B1" w:rsidRDefault="019059B1" w14:paraId="42B0ECA0" w14:textId="63F21135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</w:tr>
      <w:tr w:rsidR="019059B1" w:rsidTr="019059B1" w14:paraId="26A597C1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0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19059B1" w:rsidP="019059B1" w:rsidRDefault="019059B1" w14:paraId="7396B907" w14:textId="0388158C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</w:pPr>
            <w:r w:rsidRPr="019059B1" w:rsidR="019059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  <w:t xml:space="preserve">Delkontrakt 2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19059B1" w:rsidP="019059B1" w:rsidRDefault="019059B1" w14:paraId="53F40AB0" w14:textId="25188AE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</w:tr>
      <w:tr w:rsidR="019059B1" w:rsidTr="019059B1" w14:paraId="7FCD684D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0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19059B1" w:rsidP="019059B1" w:rsidRDefault="019059B1" w14:paraId="2F350635" w14:textId="3E8E00C6">
            <w:pPr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</w:pPr>
            <w:r w:rsidRPr="019059B1" w:rsidR="019059B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  <w:lang w:val="nb-NO"/>
              </w:rPr>
              <w:t xml:space="preserve">Delkontrakt 3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5" w:type="dxa"/>
            <w:tcBorders>
              <w:top w:val="single" w:color="000000" w:themeColor="text1" w:sz="12"/>
              <w:left w:val="single" w:color="000000" w:themeColor="text1" w:sz="12"/>
              <w:bottom w:val="single" w:color="000000" w:themeColor="text1" w:sz="12"/>
              <w:right w:val="single" w:color="000000" w:themeColor="text1" w:sz="12"/>
            </w:tcBorders>
            <w:tcMar>
              <w:left w:w="105" w:type="dxa"/>
              <w:right w:w="105" w:type="dxa"/>
            </w:tcMar>
            <w:vAlign w:val="top"/>
          </w:tcPr>
          <w:p w:rsidR="019059B1" w:rsidP="019059B1" w:rsidRDefault="019059B1" w14:paraId="2708F36B" w14:textId="50600E63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b-NO"/>
              </w:rPr>
            </w:pPr>
          </w:p>
        </w:tc>
      </w:tr>
    </w:tbl>
    <w:p w:rsidR="019059B1" w:rsidRDefault="019059B1" w14:paraId="294E539D" w14:textId="797A3336"/>
    <w:p w:rsidR="00ED2C35" w:rsidP="00394BCB" w:rsidRDefault="00ED2C35" w14:paraId="7D8A221A" w14:textId="77777777">
      <w:r>
        <w:t xml:space="preserve">Vi har følgende avvik/forbehold i vårt tilbud: </w:t>
      </w:r>
    </w:p>
    <w:p w:rsidR="00ED2C35" w:rsidP="00394BCB" w:rsidRDefault="00050868" w14:paraId="374B37DB" w14:textId="77777777">
      <w:sdt>
        <w:sdt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2C35">
            <w:rPr>
              <w:rFonts w:hint="eastAsia" w:ascii="MS Gothic" w:hAnsi="MS Gothic" w:eastAsia="MS Gothic"/>
            </w:rPr>
            <w:t>☐</w:t>
          </w:r>
        </w:sdtContent>
      </w:sdt>
      <w:r w:rsidR="00ED2C35">
        <w:tab/>
      </w:r>
      <w:r w:rsidR="00ED2C35">
        <w:t xml:space="preserve">Tilbudet leveres uten forbehold eller avvik.  </w:t>
      </w:r>
    </w:p>
    <w:p w:rsidR="00ED2C35" w:rsidP="00394BCB" w:rsidRDefault="00050868" w14:paraId="5BAAA280" w14:textId="77777777">
      <w:sdt>
        <w:sdt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2C35">
            <w:rPr>
              <w:rFonts w:hint="eastAsia" w:ascii="MS Gothic" w:hAnsi="MS Gothic" w:eastAsia="MS Gothic"/>
            </w:rPr>
            <w:t>☐</w:t>
          </w:r>
        </w:sdtContent>
      </w:sdt>
      <w:r w:rsidR="00ED2C35">
        <w:tab/>
      </w:r>
      <w:r w:rsidR="00ED2C35">
        <w:t>Vi tar f</w:t>
      </w:r>
      <w:r w:rsidR="00ED2C35">
        <w:rPr>
          <w:rFonts w:ascii="Calibri" w:hAnsi="Calibri" w:cs="Calibri"/>
        </w:rPr>
        <w:t>ø</w:t>
      </w:r>
      <w:r w:rsidR="00ED2C35">
        <w:t>lgende forbehold mot avtalevilk</w:t>
      </w:r>
      <w:r w:rsidR="00ED2C35">
        <w:rPr>
          <w:rFonts w:ascii="Calibri" w:hAnsi="Calibri" w:cs="Calibri"/>
        </w:rPr>
        <w:t>å</w:t>
      </w:r>
      <w:r w:rsidR="00ED2C35">
        <w:t xml:space="preserve">rene:  </w:t>
      </w:r>
    </w:p>
    <w:p w:rsidR="00ED2C35" w:rsidP="00394BCB" w:rsidRDefault="00ED2C35" w14:paraId="3C28EF74" w14:textId="77777777"/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1271"/>
        <w:gridCol w:w="2693"/>
        <w:gridCol w:w="2552"/>
        <w:gridCol w:w="2693"/>
      </w:tblGrid>
      <w:tr w:rsidR="00ED2C35" w:rsidTr="00ED2C35" w14:paraId="0177202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1" w:type="dxa"/>
          </w:tcPr>
          <w:p w:rsidR="00ED2C35" w:rsidP="00177E30" w:rsidRDefault="00ED2C35" w14:paraId="0976FEA6" w14:textId="77777777">
            <w:r>
              <w:t>Ref. nr. i kontrakts-vilkår/bilag</w:t>
            </w:r>
          </w:p>
        </w:tc>
        <w:tc>
          <w:tcPr>
            <w:tcW w:w="2693" w:type="dxa"/>
          </w:tcPr>
          <w:p w:rsidR="00ED2C35" w:rsidP="00177E30" w:rsidRDefault="00ED2C35" w14:paraId="3513E10D" w14:textId="77777777">
            <w:r>
              <w:t>Beskrivelse av forbehold</w:t>
            </w:r>
          </w:p>
        </w:tc>
        <w:tc>
          <w:tcPr>
            <w:tcW w:w="2552" w:type="dxa"/>
          </w:tcPr>
          <w:p w:rsidR="00ED2C35" w:rsidP="00177E30" w:rsidRDefault="00ED2C35" w14:paraId="56AD72C8" w14:textId="77777777">
            <w:r>
              <w:t>Årsak til forbehold</w:t>
            </w:r>
          </w:p>
        </w:tc>
        <w:tc>
          <w:tcPr>
            <w:tcW w:w="2693" w:type="dxa"/>
          </w:tcPr>
          <w:p w:rsidR="00ED2C35" w:rsidP="00177E30" w:rsidRDefault="00ED2C35" w14:paraId="5719524C" w14:textId="77777777">
            <w:r>
              <w:t xml:space="preserve">Konsekvenser for ytelser, pris, </w:t>
            </w:r>
            <w:proofErr w:type="gramStart"/>
            <w:r>
              <w:t>risiko,</w:t>
            </w:r>
            <w:proofErr w:type="gramEnd"/>
            <w:r>
              <w:t xml:space="preserve"> fremdrift mv</w:t>
            </w:r>
          </w:p>
        </w:tc>
      </w:tr>
      <w:tr w:rsidR="00ED2C35" w:rsidTr="00ED2C35" w14:paraId="2117D6DE" w14:textId="77777777">
        <w:tc>
          <w:tcPr>
            <w:tcW w:w="1271" w:type="dxa"/>
          </w:tcPr>
          <w:p w:rsidR="00ED2C35" w:rsidP="00177E30" w:rsidRDefault="00ED2C35" w14:paraId="521A2DC5" w14:textId="77777777"/>
        </w:tc>
        <w:tc>
          <w:tcPr>
            <w:tcW w:w="2693" w:type="dxa"/>
          </w:tcPr>
          <w:p w:rsidR="00ED2C35" w:rsidP="00177E30" w:rsidRDefault="00ED2C35" w14:paraId="515ACD16" w14:textId="77777777"/>
        </w:tc>
        <w:tc>
          <w:tcPr>
            <w:tcW w:w="2552" w:type="dxa"/>
          </w:tcPr>
          <w:p w:rsidR="00ED2C35" w:rsidP="00177E30" w:rsidRDefault="00ED2C35" w14:paraId="237AA73A" w14:textId="77777777"/>
        </w:tc>
        <w:tc>
          <w:tcPr>
            <w:tcW w:w="2693" w:type="dxa"/>
          </w:tcPr>
          <w:p w:rsidR="00ED2C35" w:rsidP="00177E30" w:rsidRDefault="00ED2C35" w14:paraId="336E1491" w14:textId="77777777"/>
        </w:tc>
      </w:tr>
      <w:tr w:rsidR="00ED2C35" w:rsidTr="00ED2C35" w14:paraId="785E9756" w14:textId="77777777">
        <w:tc>
          <w:tcPr>
            <w:tcW w:w="1271" w:type="dxa"/>
          </w:tcPr>
          <w:p w:rsidR="00ED2C35" w:rsidP="00177E30" w:rsidRDefault="00ED2C35" w14:paraId="2A9AD479" w14:textId="77777777"/>
        </w:tc>
        <w:tc>
          <w:tcPr>
            <w:tcW w:w="2693" w:type="dxa"/>
          </w:tcPr>
          <w:p w:rsidR="00ED2C35" w:rsidP="00177E30" w:rsidRDefault="00ED2C35" w14:paraId="10D5E6EC" w14:textId="77777777"/>
        </w:tc>
        <w:tc>
          <w:tcPr>
            <w:tcW w:w="2552" w:type="dxa"/>
          </w:tcPr>
          <w:p w:rsidR="00ED2C35" w:rsidP="00177E30" w:rsidRDefault="00ED2C35" w14:paraId="7908B1B7" w14:textId="77777777"/>
        </w:tc>
        <w:tc>
          <w:tcPr>
            <w:tcW w:w="2693" w:type="dxa"/>
          </w:tcPr>
          <w:p w:rsidR="00ED2C35" w:rsidP="00177E30" w:rsidRDefault="00ED2C35" w14:paraId="5D96AC58" w14:textId="77777777"/>
        </w:tc>
      </w:tr>
    </w:tbl>
    <w:p w:rsidR="00ED2C35" w:rsidP="00394BCB" w:rsidRDefault="00ED2C35" w14:paraId="5FE0C99B" w14:textId="77777777"/>
    <w:p w:rsidR="00ED2C35" w:rsidP="00394BCB" w:rsidRDefault="00050868" w14:paraId="4DA339D1" w14:textId="77777777">
      <w:sdt>
        <w:sdtPr>
          <w:id w:val="-2107875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2C35">
            <w:rPr>
              <w:rFonts w:hint="eastAsia" w:ascii="MS Gothic" w:hAnsi="MS Gothic" w:eastAsia="MS Gothic"/>
            </w:rPr>
            <w:t>☐</w:t>
          </w:r>
        </w:sdtContent>
      </w:sdt>
      <w:r w:rsidR="00ED2C35">
        <w:tab/>
      </w:r>
      <w:r w:rsidRPr="00394BCB" w:rsidR="00ED2C35">
        <w:t>Vi tar følgende forbehold mot konkurransegrunnlaget: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1271"/>
        <w:gridCol w:w="2693"/>
        <w:gridCol w:w="2552"/>
        <w:gridCol w:w="2693"/>
      </w:tblGrid>
      <w:tr w:rsidR="00ED2C35" w:rsidTr="00ED2C35" w14:paraId="0FD0186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1" w:type="dxa"/>
          </w:tcPr>
          <w:p w:rsidR="00ED2C35" w:rsidP="00177E30" w:rsidRDefault="00ED2C35" w14:paraId="09EDE018" w14:textId="77777777">
            <w:r>
              <w:t>Ref. nr. i kontrakts-vilkår/bilag</w:t>
            </w:r>
          </w:p>
        </w:tc>
        <w:tc>
          <w:tcPr>
            <w:tcW w:w="2693" w:type="dxa"/>
          </w:tcPr>
          <w:p w:rsidR="00ED2C35" w:rsidP="00177E30" w:rsidRDefault="00ED2C35" w14:paraId="05BAB20B" w14:textId="77777777">
            <w:r>
              <w:t>Beskrivelse av forbehold</w:t>
            </w:r>
          </w:p>
        </w:tc>
        <w:tc>
          <w:tcPr>
            <w:tcW w:w="2552" w:type="dxa"/>
          </w:tcPr>
          <w:p w:rsidR="00ED2C35" w:rsidP="00177E30" w:rsidRDefault="00ED2C35" w14:paraId="664D01BF" w14:textId="77777777">
            <w:r>
              <w:t>Årsak til forbehold</w:t>
            </w:r>
          </w:p>
        </w:tc>
        <w:tc>
          <w:tcPr>
            <w:tcW w:w="2693" w:type="dxa"/>
          </w:tcPr>
          <w:p w:rsidR="00ED2C35" w:rsidP="00177E30" w:rsidRDefault="00ED2C35" w14:paraId="3348ED9B" w14:textId="77777777">
            <w:r>
              <w:t>Konsekvenser for ytelser, pris, risiko, fremdrift mv.</w:t>
            </w:r>
          </w:p>
        </w:tc>
      </w:tr>
      <w:tr w:rsidR="00ED2C35" w:rsidTr="00ED2C35" w14:paraId="616B4419" w14:textId="77777777">
        <w:tc>
          <w:tcPr>
            <w:tcW w:w="1271" w:type="dxa"/>
          </w:tcPr>
          <w:p w:rsidR="00ED2C35" w:rsidP="00177E30" w:rsidRDefault="00ED2C35" w14:paraId="3D44A04D" w14:textId="77777777"/>
        </w:tc>
        <w:tc>
          <w:tcPr>
            <w:tcW w:w="2693" w:type="dxa"/>
          </w:tcPr>
          <w:p w:rsidR="00ED2C35" w:rsidP="00177E30" w:rsidRDefault="00ED2C35" w14:paraId="0CC67A00" w14:textId="77777777"/>
        </w:tc>
        <w:tc>
          <w:tcPr>
            <w:tcW w:w="2552" w:type="dxa"/>
          </w:tcPr>
          <w:p w:rsidR="00ED2C35" w:rsidP="00177E30" w:rsidRDefault="00ED2C35" w14:paraId="3543052D" w14:textId="77777777"/>
        </w:tc>
        <w:tc>
          <w:tcPr>
            <w:tcW w:w="2693" w:type="dxa"/>
          </w:tcPr>
          <w:p w:rsidR="00ED2C35" w:rsidP="00177E30" w:rsidRDefault="00ED2C35" w14:paraId="672A6B82" w14:textId="77777777"/>
        </w:tc>
      </w:tr>
      <w:tr w:rsidR="00ED2C35" w:rsidTr="00ED2C35" w14:paraId="7027FCC2" w14:textId="77777777">
        <w:tc>
          <w:tcPr>
            <w:tcW w:w="1271" w:type="dxa"/>
          </w:tcPr>
          <w:p w:rsidR="00ED2C35" w:rsidP="00177E30" w:rsidRDefault="00ED2C35" w14:paraId="6B20662B" w14:textId="77777777">
            <w:r>
              <w:t xml:space="preserve">       </w:t>
            </w:r>
          </w:p>
        </w:tc>
        <w:tc>
          <w:tcPr>
            <w:tcW w:w="2693" w:type="dxa"/>
          </w:tcPr>
          <w:p w:rsidR="00ED2C35" w:rsidP="00177E30" w:rsidRDefault="00ED2C35" w14:paraId="54FC7FD3" w14:textId="77777777"/>
        </w:tc>
        <w:tc>
          <w:tcPr>
            <w:tcW w:w="2552" w:type="dxa"/>
          </w:tcPr>
          <w:p w:rsidR="00ED2C35" w:rsidP="00177E30" w:rsidRDefault="00ED2C35" w14:paraId="75C09365" w14:textId="77777777"/>
        </w:tc>
        <w:tc>
          <w:tcPr>
            <w:tcW w:w="2693" w:type="dxa"/>
          </w:tcPr>
          <w:p w:rsidR="00ED2C35" w:rsidP="00177E30" w:rsidRDefault="00ED2C35" w14:paraId="77E39069" w14:textId="77777777"/>
        </w:tc>
      </w:tr>
    </w:tbl>
    <w:p w:rsidR="00ED2C35" w:rsidP="00394BCB" w:rsidRDefault="00ED2C35" w14:paraId="49189EFA" w14:textId="77777777"/>
    <w:p w:rsidR="00ED2C35" w:rsidP="00394BCB" w:rsidRDefault="00ED2C35" w14:paraId="5097CA71" w14:textId="77777777">
      <w:r>
        <w:t>Innsyn:</w:t>
      </w:r>
    </w:p>
    <w:p w:rsidR="00ED2C35" w:rsidP="00394BCB" w:rsidRDefault="00050868" w14:paraId="6A3E20EC" w14:textId="77777777">
      <w:sdt>
        <w:sdtPr>
          <w:id w:val="523671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2C35">
            <w:rPr>
              <w:rFonts w:hint="eastAsia" w:ascii="MS Gothic" w:hAnsi="MS Gothic" w:eastAsia="MS Gothic"/>
            </w:rPr>
            <w:t>☐</w:t>
          </w:r>
        </w:sdtContent>
      </w:sdt>
      <w:r w:rsidR="00ED2C35">
        <w:tab/>
      </w:r>
      <w:r w:rsidRPr="00394BCB" w:rsidR="00ED2C35">
        <w:t xml:space="preserve">Tilbyder anser ikke noen opplysninger i tilbudet som taushetsbelagt.      </w:t>
      </w:r>
    </w:p>
    <w:p w:rsidR="00ED2C35" w:rsidP="00394BCB" w:rsidRDefault="00050868" w14:paraId="6C81EFB3" w14:textId="71EFABDE">
      <w:sdt>
        <w:sdtPr>
          <w:id w:val="-1583213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19059B1" w:rsidR="10A832FF">
            <w:rPr>
              <w:rFonts w:ascii="MS Gothic" w:hAnsi="MS Gothic" w:eastAsia="MS Gothic"/>
            </w:rPr>
            <w:t>☐</w:t>
          </w:r>
        </w:sdtContent>
      </w:sdt>
      <w:r w:rsidR="10A832FF">
        <w:rPr/>
        <w:t xml:space="preserve">Tilbudet inneholder taushetsbelagte opplysninger og sladdet tilbud, </w:t>
      </w:r>
      <w:r w:rsidR="2BCBF21F">
        <w:rPr/>
        <w:t xml:space="preserve">samt begrunnelse er </w:t>
      </w:r>
      <w:r>
        <w:tab/>
      </w:r>
      <w:r w:rsidR="2BCBF21F">
        <w:rPr/>
        <w:t>vedlagt</w:t>
      </w:r>
      <w:r w:rsidR="10A832FF">
        <w:rPr/>
        <w:t xml:space="preserve">.    </w:t>
      </w:r>
    </w:p>
    <w:p w:rsidR="00ED2C35" w:rsidP="00394BCB" w:rsidRDefault="00ED2C35" w14:paraId="1D8B6AC7" w14:textId="77777777"/>
    <w:p w:rsidR="00E75868" w:rsidP="00394BCB" w:rsidRDefault="00E75868" w14:paraId="2F85E24A" w14:textId="77777777"/>
    <w:p w:rsidR="00E75868" w:rsidP="019059B1" w:rsidRDefault="00E75868" w14:paraId="67515FE8" w14:textId="531AAC61">
      <w:pPr>
        <w:ind w:left="36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</w:p>
    <w:p w:rsidR="00E75868" w:rsidP="019059B1" w:rsidRDefault="00E75868" w14:paraId="19030EE9" w14:textId="37AD37CE">
      <w:pPr>
        <w:ind w:left="36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019059B1" w:rsidR="5298759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Med vennlig hilsen</w:t>
      </w:r>
      <w:r>
        <w:br/>
      </w:r>
      <w:r w:rsidRPr="019059B1" w:rsidR="5298759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(signatur)</w:t>
      </w:r>
    </w:p>
    <w:p w:rsidR="00E75868" w:rsidP="019059B1" w:rsidRDefault="00E75868" w14:paraId="1F76086F" w14:textId="3B8EEB6D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</w:p>
    <w:p w:rsidR="00E75868" w:rsidP="019059B1" w:rsidRDefault="00E75868" w14:paraId="0DADD048" w14:textId="7C026BBB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019059B1" w:rsidR="5298759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_____________________________________________________________________________</w:t>
      </w:r>
    </w:p>
    <w:p w:rsidR="00E75868" w:rsidP="019059B1" w:rsidRDefault="00E75868" w14:paraId="203559F1" w14:textId="55076C5F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019059B1" w:rsidR="5298759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(Tittel og navn i blokkbokstaver)</w:t>
      </w:r>
    </w:p>
    <w:p w:rsidR="00E75868" w:rsidP="00394BCB" w:rsidRDefault="00E75868" w14:paraId="44B880CC" w14:textId="742C3AFC"/>
    <w:p w:rsidRPr="00512B3B" w:rsidR="00512B3B" w:rsidP="00512B3B" w:rsidRDefault="00ED2C35" w14:paraId="011813C5" w14:textId="3F418093"/>
    <w:sectPr w:rsidRPr="00512B3B" w:rsidR="00512B3B" w:rsidSect="00CF7E25">
      <w:footerReference w:type="default" r:id="rId10"/>
      <w:headerReference w:type="first" r:id="rId11"/>
      <w:footerReference w:type="first" r:id="rId12"/>
      <w:pgSz w:w="11906" w:h="16838" w:orient="portrait"/>
      <w:pgMar w:top="1701" w:right="1418" w:bottom="170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026A" w:rsidP="008A6B54" w:rsidRDefault="0055026A" w14:paraId="45EED368" w14:textId="77777777">
      <w:pPr>
        <w:spacing w:after="0" w:line="240" w:lineRule="auto"/>
      </w:pPr>
      <w:r>
        <w:separator/>
      </w:r>
    </w:p>
  </w:endnote>
  <w:endnote w:type="continuationSeparator" w:id="0">
    <w:p w:rsidR="0055026A" w:rsidP="008A6B54" w:rsidRDefault="0055026A" w14:paraId="53718C9D" w14:textId="77777777">
      <w:pPr>
        <w:spacing w:after="0" w:line="240" w:lineRule="auto"/>
      </w:pPr>
      <w:r>
        <w:continuationSeparator/>
      </w:r>
    </w:p>
  </w:endnote>
  <w:endnote w:type="continuationNotice" w:id="1">
    <w:p w:rsidR="0055026A" w:rsidRDefault="0055026A" w14:paraId="2DB4862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99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27"/>
      <w:gridCol w:w="4528"/>
    </w:tblGrid>
    <w:tr w:rsidRPr="00907B33" w:rsidR="00D754E8" w:rsidTr="00EE4C97" w14:paraId="7F5F695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49C8" w:rsidR="00D754E8" w:rsidP="00D754E8" w:rsidRDefault="00ED2C35" w14:paraId="5CB78175" w14:textId="4895180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ED2C35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5353B3"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 w:rsidRPr="00ED2C35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–</w:t>
          </w:r>
          <w:r w:rsidRPr="00ED2C35">
            <w:rPr>
              <w:b w:val="0"/>
              <w:bCs/>
              <w:color w:val="003087" w:themeColor="text2"/>
              <w:sz w:val="18"/>
              <w:szCs w:val="18"/>
            </w:rPr>
            <w:t xml:space="preserve"> Tilbudsbrev</w:t>
          </w:r>
        </w:p>
      </w:tc>
      <w:tc>
        <w:tcPr>
          <w:tcW w:w="2500" w:type="pct"/>
          <w:shd w:val="clear" w:color="auto" w:fill="auto"/>
        </w:tcPr>
        <w:p w:rsidRPr="00907B33" w:rsidR="00D754E8" w:rsidP="00D754E8" w:rsidRDefault="00D754E8" w14:paraId="06EE4F2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D754E8" w:rsidR="004B54E4" w:rsidP="00D754E8" w:rsidRDefault="004B54E4" w14:paraId="0A5987E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99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27"/>
      <w:gridCol w:w="4528"/>
    </w:tblGrid>
    <w:tr w:rsidRPr="00907B33" w:rsidR="00EE4C97" w:rsidTr="00EE4C97" w14:paraId="383B0B02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49C8" w:rsidR="00EE4C97" w:rsidP="00EE4C97" w:rsidRDefault="00EE4C97" w14:paraId="693A4A16" w14:textId="18F30343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ED2C35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5353B3"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 w:rsidRPr="00ED2C35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–</w:t>
          </w:r>
          <w:r w:rsidRPr="00ED2C35">
            <w:rPr>
              <w:b w:val="0"/>
              <w:bCs/>
              <w:color w:val="003087" w:themeColor="text2"/>
              <w:sz w:val="18"/>
              <w:szCs w:val="18"/>
            </w:rPr>
            <w:t xml:space="preserve"> Tilbudsbrev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75BAF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75BAF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EE4C97" w:rsidP="00EE4C97" w:rsidRDefault="00EE4C97" w14:paraId="7C392B32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EE4C97" w:rsidRDefault="00EE4C97" w14:paraId="34904B0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026A" w:rsidP="008A6B54" w:rsidRDefault="0055026A" w14:paraId="494606FA" w14:textId="77777777">
      <w:pPr>
        <w:spacing w:after="0" w:line="240" w:lineRule="auto"/>
      </w:pPr>
      <w:r>
        <w:separator/>
      </w:r>
    </w:p>
  </w:footnote>
  <w:footnote w:type="continuationSeparator" w:id="0">
    <w:p w:rsidR="0055026A" w:rsidP="008A6B54" w:rsidRDefault="0055026A" w14:paraId="2AE968B9" w14:textId="77777777">
      <w:pPr>
        <w:spacing w:after="0" w:line="240" w:lineRule="auto"/>
      </w:pPr>
      <w:r>
        <w:continuationSeparator/>
      </w:r>
    </w:p>
  </w:footnote>
  <w:footnote w:type="continuationNotice" w:id="1">
    <w:p w:rsidR="0055026A" w:rsidRDefault="0055026A" w14:paraId="17EB211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7791" w:rsidP="00EE4C97" w:rsidRDefault="00DA7791" w14:paraId="67611881" w14:textId="4DB14B1B">
    <w:pPr>
      <w:pStyle w:val="Topptekst"/>
      <w:rPr>
        <w:sz w:val="18"/>
        <w:szCs w:val="18"/>
      </w:rPr>
    </w:pPr>
  </w:p>
  <w:p w:rsidRPr="008C337A" w:rsidR="00EE4C97" w:rsidP="00EE4C97" w:rsidRDefault="00EE4C97" w14:paraId="4D6C33DF" w14:textId="13FB0FC4">
    <w:pPr>
      <w:pStyle w:val="Topptekst"/>
      <w:rPr>
        <w:sz w:val="18"/>
        <w:szCs w:val="18"/>
      </w:rPr>
    </w:pPr>
    <w:r w:rsidRPr="00EE4C97">
      <w:rPr>
        <w:sz w:val="18"/>
        <w:szCs w:val="18"/>
      </w:rPr>
      <w:t>[Tilbyders logo]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C35"/>
    <w:rsid w:val="00004EF1"/>
    <w:rsid w:val="0000694E"/>
    <w:rsid w:val="000169B0"/>
    <w:rsid w:val="000234BC"/>
    <w:rsid w:val="0003302D"/>
    <w:rsid w:val="00037EEC"/>
    <w:rsid w:val="00045B5D"/>
    <w:rsid w:val="00050868"/>
    <w:rsid w:val="00052EE8"/>
    <w:rsid w:val="00061D42"/>
    <w:rsid w:val="000758A3"/>
    <w:rsid w:val="000E0627"/>
    <w:rsid w:val="001129A3"/>
    <w:rsid w:val="001136F9"/>
    <w:rsid w:val="00126DFE"/>
    <w:rsid w:val="00154A1B"/>
    <w:rsid w:val="001855C0"/>
    <w:rsid w:val="001D285C"/>
    <w:rsid w:val="001D4EE1"/>
    <w:rsid w:val="00215F71"/>
    <w:rsid w:val="00223C66"/>
    <w:rsid w:val="002737F8"/>
    <w:rsid w:val="00287CFF"/>
    <w:rsid w:val="00293630"/>
    <w:rsid w:val="00293F96"/>
    <w:rsid w:val="00296809"/>
    <w:rsid w:val="002C15AE"/>
    <w:rsid w:val="002C68A4"/>
    <w:rsid w:val="002D7831"/>
    <w:rsid w:val="002E1374"/>
    <w:rsid w:val="002F484A"/>
    <w:rsid w:val="00311005"/>
    <w:rsid w:val="0032296D"/>
    <w:rsid w:val="0035226D"/>
    <w:rsid w:val="00361661"/>
    <w:rsid w:val="003818B1"/>
    <w:rsid w:val="003B1248"/>
    <w:rsid w:val="003B1385"/>
    <w:rsid w:val="003B47F6"/>
    <w:rsid w:val="003B618D"/>
    <w:rsid w:val="003F69CF"/>
    <w:rsid w:val="00400A8F"/>
    <w:rsid w:val="00402EAE"/>
    <w:rsid w:val="004133BC"/>
    <w:rsid w:val="00423A6F"/>
    <w:rsid w:val="00434289"/>
    <w:rsid w:val="00453F14"/>
    <w:rsid w:val="004668FA"/>
    <w:rsid w:val="00470946"/>
    <w:rsid w:val="00474DD2"/>
    <w:rsid w:val="0047732F"/>
    <w:rsid w:val="004B54E4"/>
    <w:rsid w:val="004D3272"/>
    <w:rsid w:val="004E09B0"/>
    <w:rsid w:val="004F084A"/>
    <w:rsid w:val="004F6237"/>
    <w:rsid w:val="00512B3B"/>
    <w:rsid w:val="00522558"/>
    <w:rsid w:val="00533DDA"/>
    <w:rsid w:val="005353B3"/>
    <w:rsid w:val="0055026A"/>
    <w:rsid w:val="00554B9F"/>
    <w:rsid w:val="005649C8"/>
    <w:rsid w:val="005677AD"/>
    <w:rsid w:val="005703FD"/>
    <w:rsid w:val="005A6824"/>
    <w:rsid w:val="005D4065"/>
    <w:rsid w:val="005E52EF"/>
    <w:rsid w:val="00624CEF"/>
    <w:rsid w:val="006440C5"/>
    <w:rsid w:val="00653B34"/>
    <w:rsid w:val="0065583A"/>
    <w:rsid w:val="00677346"/>
    <w:rsid w:val="006C6DD4"/>
    <w:rsid w:val="00746D1D"/>
    <w:rsid w:val="0076237F"/>
    <w:rsid w:val="0077098C"/>
    <w:rsid w:val="00771457"/>
    <w:rsid w:val="0078030B"/>
    <w:rsid w:val="007C1EBE"/>
    <w:rsid w:val="007C24E0"/>
    <w:rsid w:val="007C3570"/>
    <w:rsid w:val="007D6418"/>
    <w:rsid w:val="007E6D50"/>
    <w:rsid w:val="0082344F"/>
    <w:rsid w:val="0083406E"/>
    <w:rsid w:val="00877EFA"/>
    <w:rsid w:val="00884491"/>
    <w:rsid w:val="00886F42"/>
    <w:rsid w:val="008A1521"/>
    <w:rsid w:val="008A282B"/>
    <w:rsid w:val="008A6B54"/>
    <w:rsid w:val="008C337A"/>
    <w:rsid w:val="008F34EC"/>
    <w:rsid w:val="008F5713"/>
    <w:rsid w:val="009164C8"/>
    <w:rsid w:val="0093210C"/>
    <w:rsid w:val="0095182B"/>
    <w:rsid w:val="00955B86"/>
    <w:rsid w:val="00960F23"/>
    <w:rsid w:val="00983458"/>
    <w:rsid w:val="00997FBC"/>
    <w:rsid w:val="009B7201"/>
    <w:rsid w:val="009C7E5D"/>
    <w:rsid w:val="009D0C0D"/>
    <w:rsid w:val="009F7F53"/>
    <w:rsid w:val="00A140E5"/>
    <w:rsid w:val="00A14E03"/>
    <w:rsid w:val="00A271D2"/>
    <w:rsid w:val="00A61228"/>
    <w:rsid w:val="00A6611B"/>
    <w:rsid w:val="00A911B1"/>
    <w:rsid w:val="00AA0239"/>
    <w:rsid w:val="00AA1652"/>
    <w:rsid w:val="00AB24C0"/>
    <w:rsid w:val="00AE0576"/>
    <w:rsid w:val="00B05D35"/>
    <w:rsid w:val="00B254A8"/>
    <w:rsid w:val="00B36034"/>
    <w:rsid w:val="00B44F6E"/>
    <w:rsid w:val="00B93586"/>
    <w:rsid w:val="00BB7E0B"/>
    <w:rsid w:val="00BC39D3"/>
    <w:rsid w:val="00BD2291"/>
    <w:rsid w:val="00C22FA0"/>
    <w:rsid w:val="00C37AEC"/>
    <w:rsid w:val="00C40C0D"/>
    <w:rsid w:val="00C83B9B"/>
    <w:rsid w:val="00C842A1"/>
    <w:rsid w:val="00CE3136"/>
    <w:rsid w:val="00CF7E25"/>
    <w:rsid w:val="00D0738E"/>
    <w:rsid w:val="00D322D4"/>
    <w:rsid w:val="00D754E8"/>
    <w:rsid w:val="00D75BAF"/>
    <w:rsid w:val="00DA509D"/>
    <w:rsid w:val="00DA7791"/>
    <w:rsid w:val="00DB76FE"/>
    <w:rsid w:val="00DD114B"/>
    <w:rsid w:val="00DF2A10"/>
    <w:rsid w:val="00E3138E"/>
    <w:rsid w:val="00E46C99"/>
    <w:rsid w:val="00E47AF2"/>
    <w:rsid w:val="00E738D2"/>
    <w:rsid w:val="00E75868"/>
    <w:rsid w:val="00EB13E8"/>
    <w:rsid w:val="00EB5F17"/>
    <w:rsid w:val="00ED29B3"/>
    <w:rsid w:val="00ED2C35"/>
    <w:rsid w:val="00EE4C97"/>
    <w:rsid w:val="00EF7DCE"/>
    <w:rsid w:val="00F22DA7"/>
    <w:rsid w:val="00F3344C"/>
    <w:rsid w:val="00F6667E"/>
    <w:rsid w:val="00F85CB2"/>
    <w:rsid w:val="00F87147"/>
    <w:rsid w:val="00F9180D"/>
    <w:rsid w:val="00F93345"/>
    <w:rsid w:val="00FA1CD0"/>
    <w:rsid w:val="00FA45BE"/>
    <w:rsid w:val="00FC3ADE"/>
    <w:rsid w:val="00FD6AD8"/>
    <w:rsid w:val="019059B1"/>
    <w:rsid w:val="05AC28B6"/>
    <w:rsid w:val="0D00CB98"/>
    <w:rsid w:val="10A832FF"/>
    <w:rsid w:val="13D0BD06"/>
    <w:rsid w:val="15F6C766"/>
    <w:rsid w:val="1681BE10"/>
    <w:rsid w:val="1A0EDE42"/>
    <w:rsid w:val="235173F7"/>
    <w:rsid w:val="2BCBF21F"/>
    <w:rsid w:val="2BDA3603"/>
    <w:rsid w:val="2E8B700F"/>
    <w:rsid w:val="367F5FD8"/>
    <w:rsid w:val="461E9FDF"/>
    <w:rsid w:val="461E9FDF"/>
    <w:rsid w:val="47967B09"/>
    <w:rsid w:val="49E1DB9D"/>
    <w:rsid w:val="4E6AC5BC"/>
    <w:rsid w:val="5298759C"/>
    <w:rsid w:val="56386B53"/>
    <w:rsid w:val="56386B53"/>
    <w:rsid w:val="5776923E"/>
    <w:rsid w:val="5F762C6E"/>
    <w:rsid w:val="6A9E3305"/>
    <w:rsid w:val="7FB3B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0C582"/>
  <w15:chartTrackingRefBased/>
  <w15:docId w15:val="{24F159B8-6564-4EB1-B0B8-03508BE2F1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9164C8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med%20adresse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fc9011d002120fc4bd48d08e13f56701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14A08-560A-49F8-943B-F619662B4402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0c366f5a-179c-4419-ac42-f9fa9cc10724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6140B59-00D0-4BAF-9E72-10251ED8F5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5E067-8449-4C5E-80D4-354FE5AC39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med adresse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Kate-Mari Hagen</lastModifiedBy>
  <revision>181</revision>
  <dcterms:created xsi:type="dcterms:W3CDTF">2024-04-03T09:16:00.0000000Z</dcterms:created>
  <dcterms:modified xsi:type="dcterms:W3CDTF">2026-07-02T14:59:56.7024723Z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77900</vt:r8>
  </property>
  <property fmtid="{D5CDD505-2E9C-101B-9397-08002B2CF9AE}" pid="3" name="xd_ProgID">
    <vt:lpwstr/>
  </property>
  <property fmtid="{D5CDD505-2E9C-101B-9397-08002B2CF9AE}" pid="4" name="ContentTypeId">
    <vt:lpwstr>0x01010092D4DC0F8B8A744B8D0092FD0544EE30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2024-06-24T10:40:53Z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17f19c7f-4023-49f8-a21c-230c2eb8d678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BusinessFunction">
    <vt:lpwstr/>
  </property>
  <property fmtid="{D5CDD505-2E9C-101B-9397-08002B2CF9AE}" pid="19" name="SHICategory">
    <vt:lpwstr/>
  </property>
  <property fmtid="{D5CDD505-2E9C-101B-9397-08002B2CF9AE}" pid="20" name="SHIJournalType">
    <vt:lpwstr/>
  </property>
  <property fmtid="{D5CDD505-2E9C-101B-9397-08002B2CF9AE}" pid="21" name="eddf1c2c1da842e2bc8d48adb607c365">
    <vt:lpwstr/>
  </property>
  <property fmtid="{D5CDD505-2E9C-101B-9397-08002B2CF9AE}" pid="22" name="SHIBusinessUnit">
    <vt:lpwstr/>
  </property>
  <property fmtid="{D5CDD505-2E9C-101B-9397-08002B2CF9AE}" pid="23" name="cd34d7d8f9d8445ca63dd03b5376680a">
    <vt:lpwstr/>
  </property>
  <property fmtid="{D5CDD505-2E9C-101B-9397-08002B2CF9AE}" pid="24" name="SHIStatus">
    <vt:lpwstr>1;#Kladd|b4b6a614-00e1-4169-90bb-f9dbedae6a98</vt:lpwstr>
  </property>
  <property fmtid="{D5CDD505-2E9C-101B-9397-08002B2CF9AE}" pid="25" name="mb0d347ee0664214bffb1328b3228b3b">
    <vt:lpwstr/>
  </property>
  <property fmtid="{D5CDD505-2E9C-101B-9397-08002B2CF9AE}" pid="26" name="lda629c15bae4e91aa6c7e8cbbdfc8b6">
    <vt:lpwstr/>
  </property>
  <property fmtid="{D5CDD505-2E9C-101B-9397-08002B2CF9AE}" pid="27" name="f692c5fbbf584dd1b4cdb2fc07ec6741">
    <vt:lpwstr/>
  </property>
  <property fmtid="{D5CDD505-2E9C-101B-9397-08002B2CF9AE}" pid="28" name="SHIArchiveKey">
    <vt:lpwstr/>
  </property>
  <property fmtid="{D5CDD505-2E9C-101B-9397-08002B2CF9AE}" pid="29" name="_ExtendedDescription">
    <vt:lpwstr/>
  </property>
  <property fmtid="{D5CDD505-2E9C-101B-9397-08002B2CF9AE}" pid="30" name="TriggerFlowInfo">
    <vt:lpwstr/>
  </property>
</Properties>
</file>