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92556" w:rsidR="00F50F1D" w:rsidP="00703B3A" w:rsidRDefault="00F50F1D" w14:paraId="6569C7A4" w14:textId="0CDAA231">
      <w:pPr>
        <w:pStyle w:val="Tittel"/>
        <w:rPr>
          <w:sz w:val="44"/>
          <w:szCs w:val="44"/>
        </w:rPr>
      </w:pPr>
      <w:r w:rsidRPr="69DC5A2B" w:rsidR="00F50F1D">
        <w:rPr>
          <w:sz w:val="44"/>
          <w:szCs w:val="44"/>
        </w:rPr>
        <w:t xml:space="preserve">Vedlegg </w:t>
      </w:r>
      <w:r w:rsidRPr="69DC5A2B" w:rsidR="005D4B90">
        <w:rPr>
          <w:sz w:val="44"/>
          <w:szCs w:val="44"/>
        </w:rPr>
        <w:t>3</w:t>
      </w:r>
      <w:r w:rsidRPr="69DC5A2B" w:rsidR="00F50F1D">
        <w:rPr>
          <w:sz w:val="44"/>
          <w:szCs w:val="44"/>
        </w:rPr>
        <w:t xml:space="preserve"> - </w:t>
      </w:r>
      <w:r w:rsidRPr="69DC5A2B" w:rsidR="00703B3A">
        <w:rPr>
          <w:sz w:val="44"/>
          <w:szCs w:val="44"/>
        </w:rPr>
        <w:t xml:space="preserve">Svarskjema </w:t>
      </w:r>
      <w:r w:rsidRPr="69DC5A2B" w:rsidR="003B31FA">
        <w:rPr>
          <w:sz w:val="44"/>
          <w:szCs w:val="44"/>
        </w:rPr>
        <w:t>Referanser og kapasitet</w:t>
      </w:r>
    </w:p>
    <w:p w:rsidR="69DC5A2B" w:rsidP="69DC5A2B" w:rsidRDefault="69DC5A2B" w14:paraId="45CABF47" w14:textId="69E4D6C1">
      <w:pPr>
        <w:pStyle w:val="Tittel"/>
        <w:rPr>
          <w:color w:val="auto"/>
          <w:sz w:val="28"/>
          <w:szCs w:val="28"/>
        </w:rPr>
      </w:pPr>
    </w:p>
    <w:p w:rsidR="00703B3A" w:rsidP="00703B3A" w:rsidRDefault="00703B3A" w14:paraId="107C0359" w14:textId="4010DD7A">
      <w:pPr>
        <w:pStyle w:val="Tittel"/>
        <w:rPr>
          <w:color w:val="auto"/>
          <w:sz w:val="28"/>
          <w:szCs w:val="28"/>
        </w:rPr>
      </w:pPr>
      <w:r w:rsidRPr="10D8C838">
        <w:rPr>
          <w:color w:val="auto"/>
          <w:sz w:val="28"/>
          <w:szCs w:val="28"/>
        </w:rPr>
        <w:t xml:space="preserve">Anskaffelse: </w:t>
      </w:r>
      <w:r w:rsidRPr="00E957BF">
        <w:rPr>
          <w:rFonts w:ascii="Calibri" w:hAnsi="Calibri" w:eastAsia="Calibri" w:cs="Calibri"/>
          <w:color w:val="000000" w:themeColor="text1"/>
          <w:sz w:val="28"/>
          <w:szCs w:val="28"/>
        </w:rPr>
        <w:t xml:space="preserve">Analyse, </w:t>
      </w:r>
      <w:proofErr w:type="spellStart"/>
      <w:r w:rsidRPr="00E957BF">
        <w:rPr>
          <w:rFonts w:ascii="Calibri" w:hAnsi="Calibri" w:eastAsia="Calibri" w:cs="Calibri"/>
          <w:color w:val="000000" w:themeColor="text1"/>
          <w:sz w:val="28"/>
          <w:szCs w:val="28"/>
        </w:rPr>
        <w:t>research</w:t>
      </w:r>
      <w:proofErr w:type="spellEnd"/>
      <w:r w:rsidRPr="00E957BF">
        <w:rPr>
          <w:rFonts w:ascii="Calibri" w:hAnsi="Calibri" w:eastAsia="Calibri" w:cs="Calibri"/>
          <w:color w:val="000000" w:themeColor="text1"/>
          <w:sz w:val="28"/>
          <w:szCs w:val="28"/>
        </w:rPr>
        <w:t>, innsikt og strategiske rådgivningstjenester innen IKT til helseforetakene i Helse Sør-Øst</w:t>
      </w:r>
    </w:p>
    <w:p w:rsidR="00795E70" w:rsidP="00795E70" w:rsidRDefault="00795E70" w14:paraId="74C20439" w14:textId="77777777"/>
    <w:p w:rsidR="4D9344B2" w:rsidP="69DC5A2B" w:rsidRDefault="4D9344B2" w14:paraId="54CD8CE5" w14:textId="58CE6F61">
      <w:pPr>
        <w:rPr>
          <w:sz w:val="24"/>
          <w:szCs w:val="24"/>
          <w:u w:val="none"/>
        </w:rPr>
      </w:pPr>
      <w:r w:rsidRPr="69DC5A2B" w:rsidR="4D9344B2">
        <w:rPr>
          <w:sz w:val="24"/>
          <w:szCs w:val="24"/>
          <w:u w:val="none"/>
        </w:rPr>
        <w:t>Se kap. 5.3 i Konkurransebestemmelsene</w:t>
      </w:r>
    </w:p>
    <w:p w:rsidRPr="00B30EB4" w:rsidR="00B30EB4" w:rsidP="0300C483" w:rsidRDefault="196C939E" w14:paraId="17B77508" w14:textId="6FFA88CD">
      <w:pPr>
        <w:rPr>
          <w:sz w:val="24"/>
          <w:szCs w:val="24"/>
          <w:u w:val="single"/>
        </w:rPr>
      </w:pPr>
      <w:r w:rsidRPr="1EC836BA" w:rsidR="196C939E">
        <w:rPr>
          <w:sz w:val="24"/>
          <w:szCs w:val="24"/>
          <w:u w:val="single"/>
        </w:rPr>
        <w:t xml:space="preserve">Det skal leveres et skjema </w:t>
      </w:r>
      <w:r w:rsidRPr="1EC836BA" w:rsidR="2AE6A86A">
        <w:rPr>
          <w:sz w:val="24"/>
          <w:szCs w:val="24"/>
          <w:u w:val="single"/>
        </w:rPr>
        <w:t xml:space="preserve">for hver </w:t>
      </w:r>
      <w:r w:rsidRPr="1EC836BA" w:rsidR="196C939E">
        <w:rPr>
          <w:sz w:val="24"/>
          <w:szCs w:val="24"/>
          <w:u w:val="single"/>
        </w:rPr>
        <w:t xml:space="preserve">delkontrakt det søkes om deltakelse </w:t>
      </w:r>
      <w:r w:rsidRPr="1EC836BA" w:rsidR="76C20E95">
        <w:rPr>
          <w:sz w:val="24"/>
          <w:szCs w:val="24"/>
          <w:u w:val="single"/>
        </w:rPr>
        <w:t>på</w:t>
      </w:r>
      <w:r w:rsidRPr="1EC836BA" w:rsidR="196C939E">
        <w:rPr>
          <w:sz w:val="24"/>
          <w:szCs w:val="24"/>
          <w:u w:val="single"/>
        </w:rPr>
        <w:t>.</w:t>
      </w:r>
    </w:p>
    <w:p w:rsidR="0300C483" w:rsidP="0300C483" w:rsidRDefault="0300C483" w14:paraId="563A9D6C" w14:textId="44F46082">
      <w:pPr>
        <w:rPr>
          <w:sz w:val="24"/>
          <w:szCs w:val="24"/>
        </w:rPr>
      </w:pPr>
    </w:p>
    <w:tbl>
      <w:tblPr>
        <w:tblStyle w:val="Tabellrutenett"/>
        <w:tblW w:w="9355" w:type="dxa"/>
        <w:tblLook w:val="0420" w:firstRow="1" w:lastRow="0" w:firstColumn="0" w:lastColumn="0" w:noHBand="0" w:noVBand="1"/>
      </w:tblPr>
      <w:tblGrid>
        <w:gridCol w:w="4706"/>
        <w:gridCol w:w="4649"/>
      </w:tblGrid>
      <w:tr w:rsidR="00F50F1D" w:rsidTr="00F50F1D" w14:paraId="5F8417C3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706" w:type="dxa"/>
          </w:tcPr>
          <w:p w:rsidR="00F50F1D" w:rsidP="00E86553" w:rsidRDefault="00F50F1D" w14:paraId="261CDD82" w14:textId="77777777">
            <w:r>
              <w:t>Tilbyder</w:t>
            </w:r>
          </w:p>
        </w:tc>
        <w:tc>
          <w:tcPr>
            <w:tcW w:w="4649" w:type="dxa"/>
          </w:tcPr>
          <w:p w:rsidR="00F50F1D" w:rsidP="00E86553" w:rsidRDefault="00F50F1D" w14:paraId="3C6A9287" w14:textId="77777777">
            <w:r>
              <w:t>Organisasjonsnummer</w:t>
            </w:r>
          </w:p>
        </w:tc>
      </w:tr>
      <w:tr w:rsidR="00F50F1D" w:rsidTr="00F50F1D" w14:paraId="3ED6A2C0" w14:textId="77777777">
        <w:tc>
          <w:tcPr>
            <w:tcW w:w="4706" w:type="dxa"/>
          </w:tcPr>
          <w:p w:rsidR="00F50F1D" w:rsidP="00E86553" w:rsidRDefault="00F50F1D" w14:paraId="6990820F" w14:textId="77777777"/>
        </w:tc>
        <w:tc>
          <w:tcPr>
            <w:tcW w:w="4649" w:type="dxa"/>
          </w:tcPr>
          <w:p w:rsidR="00F50F1D" w:rsidP="00E86553" w:rsidRDefault="00F50F1D" w14:paraId="67DA5AB4" w14:textId="77777777"/>
        </w:tc>
      </w:tr>
    </w:tbl>
    <w:p w:rsidRPr="00F02787" w:rsidR="00F50F1D" w:rsidP="00E86553" w:rsidRDefault="00F50F1D" w14:paraId="4B2E8727" w14:textId="788AB7E7"/>
    <w:p w:rsidRPr="00F02787" w:rsidR="00F50F1D" w:rsidP="00E86553" w:rsidRDefault="00F50F1D" w14:paraId="5303B01E" w14:textId="77777777">
      <w:pPr>
        <w:spacing w:after="240"/>
      </w:pPr>
      <w:r w:rsidRPr="00F02787">
        <w:t xml:space="preserve">Listen benyttes av </w:t>
      </w:r>
      <w:r>
        <w:t>o</w:t>
      </w:r>
      <w:r w:rsidRPr="00F02787">
        <w:t xml:space="preserve">ppdragsgiver ved vurdering av </w:t>
      </w:r>
      <w:r>
        <w:t>t</w:t>
      </w:r>
      <w:r w:rsidRPr="00F02787">
        <w:t>ilbyders kvalifikasjoner</w:t>
      </w:r>
      <w:r>
        <w:t>.</w:t>
      </w:r>
    </w:p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165"/>
        <w:gridCol w:w="6189"/>
      </w:tblGrid>
      <w:tr w:rsidRPr="00F02787" w:rsidR="00F50F1D" w:rsidTr="1EC836BA" w14:paraId="3D7D484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4" w:type="dxa"/>
            <w:gridSpan w:val="2"/>
            <w:tcMar/>
          </w:tcPr>
          <w:p w:rsidRPr="00F02787" w:rsidR="00F50F1D" w:rsidP="00E86553" w:rsidRDefault="00F50F1D" w14:paraId="4F885DA4" w14:textId="77777777">
            <w:pPr>
              <w:jc w:val="center"/>
            </w:pPr>
            <w:r w:rsidRPr="00F02787">
              <w:t>Leveranse 1</w:t>
            </w:r>
          </w:p>
        </w:tc>
      </w:tr>
      <w:tr w:rsidRPr="00F02787" w:rsidR="00F50F1D" w:rsidTr="1EC836BA" w14:paraId="4B4673F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5" w:type="dxa"/>
            <w:tcMar/>
          </w:tcPr>
          <w:p w:rsidRPr="00F02787" w:rsidR="00F50F1D" w:rsidP="00E86553" w:rsidRDefault="00F50F1D" w14:paraId="0A4999C4" w14:textId="77777777">
            <w:r w:rsidRPr="00F02787">
              <w:t>Firmanavn kunde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189" w:type="dxa"/>
            <w:tcMar/>
          </w:tcPr>
          <w:p w:rsidRPr="00F02787" w:rsidR="00F50F1D" w:rsidP="00E86553" w:rsidRDefault="00F50F1D" w14:paraId="449CB7D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F02787" w:rsidR="00F50F1D" w:rsidTr="1EC836BA" w14:paraId="6025ED7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5" w:type="dxa"/>
            <w:tcMar/>
          </w:tcPr>
          <w:p w:rsidRPr="00F02787" w:rsidR="00F50F1D" w:rsidP="00E86553" w:rsidRDefault="00F50F1D" w14:paraId="68DB02DF" w14:textId="77777777">
            <w:r w:rsidRPr="00F02787">
              <w:t>Kontaktperson hos kunde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189" w:type="dxa"/>
            <w:tcMar/>
          </w:tcPr>
          <w:p w:rsidRPr="00F02787" w:rsidR="00F50F1D" w:rsidP="00E86553" w:rsidRDefault="00F50F1D" w14:paraId="350A1DC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F02787" w:rsidR="00F50F1D" w:rsidTr="1EC836BA" w14:paraId="5CC2881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5" w:type="dxa"/>
            <w:tcMar/>
          </w:tcPr>
          <w:p w:rsidRPr="00F02787" w:rsidR="00F50F1D" w:rsidP="00E86553" w:rsidRDefault="00F50F1D" w14:paraId="2A136CE2" w14:textId="77777777">
            <w:r w:rsidRPr="00F02787">
              <w:t>Telefonnummer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189" w:type="dxa"/>
            <w:tcMar/>
          </w:tcPr>
          <w:p w:rsidRPr="00F02787" w:rsidR="00F50F1D" w:rsidP="00E86553" w:rsidRDefault="00F50F1D" w14:paraId="4644E99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F02787" w:rsidR="00F50F1D" w:rsidTr="1EC836BA" w14:paraId="38B1548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5" w:type="dxa"/>
            <w:tcMar/>
          </w:tcPr>
          <w:p w:rsidRPr="00F02787" w:rsidR="00F50F1D" w:rsidP="00E86553" w:rsidRDefault="00F50F1D" w14:paraId="2DEAED30" w14:textId="63EE798D">
            <w:r w:rsidR="00F50F1D">
              <w:rPr/>
              <w:t xml:space="preserve">Leveransens </w:t>
            </w:r>
            <w:r w:rsidR="40FB5621">
              <w:rPr/>
              <w:t>omfang/</w:t>
            </w:r>
            <w:r w:rsidR="00F50F1D">
              <w:rPr/>
              <w:t>verdi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189" w:type="dxa"/>
            <w:tcMar/>
          </w:tcPr>
          <w:p w:rsidRPr="00F02787" w:rsidR="00F50F1D" w:rsidP="00E86553" w:rsidRDefault="00F50F1D" w14:paraId="289A0B5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F02787" w:rsidR="00F50F1D" w:rsidTr="1EC836BA" w14:paraId="7FEC57C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5" w:type="dxa"/>
            <w:tcMar/>
          </w:tcPr>
          <w:p w:rsidRPr="00F02787" w:rsidR="00F50F1D" w:rsidP="00E86553" w:rsidRDefault="00F50F1D" w14:paraId="0604B608" w14:textId="78AE46CA">
            <w:r w:rsidR="00F50F1D">
              <w:rPr/>
              <w:t>Leveransens tidspunkt</w:t>
            </w:r>
            <w:r w:rsidR="21076ED4">
              <w:rPr/>
              <w:t>/varighet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189" w:type="dxa"/>
            <w:tcMar/>
          </w:tcPr>
          <w:p w:rsidRPr="00F02787" w:rsidR="00F50F1D" w:rsidP="00E86553" w:rsidRDefault="00F50F1D" w14:paraId="7DC8157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F02787" w:rsidR="00F50F1D" w:rsidTr="1EC836BA" w14:paraId="7B72D47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5" w:type="dxa"/>
            <w:tcMar/>
          </w:tcPr>
          <w:p w:rsidRPr="00F02787" w:rsidR="00F50F1D" w:rsidP="00E86553" w:rsidRDefault="00F50F1D" w14:paraId="28F0A70B" w14:textId="77777777">
            <w:r w:rsidRPr="00F02787">
              <w:t>Offentlig eller privat kunde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189" w:type="dxa"/>
            <w:tcMar/>
          </w:tcPr>
          <w:p w:rsidRPr="00F02787" w:rsidR="00F50F1D" w:rsidP="00E86553" w:rsidRDefault="00F50F1D" w14:paraId="33450F9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F02787" w:rsidR="00F50F1D" w:rsidTr="1EC836BA" w14:paraId="3919070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5" w:type="dxa"/>
            <w:tcMar/>
          </w:tcPr>
          <w:p w:rsidRPr="00F02787" w:rsidR="00F50F1D" w:rsidP="00E86553" w:rsidRDefault="00F50F1D" w14:paraId="7F4E9CB1" w14:textId="1752F226">
            <w:r w:rsidR="00F50F1D">
              <w:rPr/>
              <w:t xml:space="preserve">Beskrivelse av leveransen, herunder </w:t>
            </w:r>
            <w:r w:rsidR="7F99BE86">
              <w:rPr/>
              <w:t>hvilke tjenester som er levert</w:t>
            </w:r>
            <w:r w:rsidR="00703B3A">
              <w:rPr/>
              <w:t>.</w:t>
            </w:r>
            <w:r w:rsidR="5919B8F8">
              <w:rPr/>
              <w:t xml:space="preserve"> </w:t>
            </w:r>
            <w:r w:rsidR="00703B3A">
              <w:rPr/>
              <w:t>Beskrivelsen skal være rettet mot det/de området/-ene det søkes om deltakelse på 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189" w:type="dxa"/>
            <w:tcMar/>
          </w:tcPr>
          <w:p w:rsidRPr="00F02787" w:rsidR="00F50F1D" w:rsidP="00E86553" w:rsidRDefault="00F50F1D" w14:paraId="05DE380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Pr="00F02787" w:rsidR="00F50F1D" w:rsidP="00E86553" w:rsidRDefault="00F50F1D" w14:paraId="102FECF1" w14:textId="77777777"/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210"/>
        <w:gridCol w:w="6144"/>
      </w:tblGrid>
      <w:tr w:rsidRPr="00F02787" w:rsidR="00F50F1D" w:rsidTr="1EC836BA" w14:paraId="67780285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4" w:type="dxa"/>
            <w:gridSpan w:val="2"/>
            <w:tcMar/>
          </w:tcPr>
          <w:p w:rsidRPr="00F02787" w:rsidR="00F50F1D" w:rsidP="00E86553" w:rsidRDefault="00F50F1D" w14:paraId="19A19905" w14:textId="77777777">
            <w:pPr>
              <w:jc w:val="center"/>
            </w:pPr>
            <w:r w:rsidRPr="00F02787">
              <w:t>Leveranse 2</w:t>
            </w:r>
          </w:p>
        </w:tc>
      </w:tr>
      <w:tr w:rsidRPr="00F02787" w:rsidR="00F50F1D" w:rsidTr="1EC836BA" w14:paraId="7DDCDD7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0" w:type="dxa"/>
            <w:tcMar/>
          </w:tcPr>
          <w:p w:rsidRPr="00F02787" w:rsidR="00F50F1D" w:rsidP="00E86553" w:rsidRDefault="00F50F1D" w14:paraId="0205A0E1" w14:textId="77777777">
            <w:r w:rsidRPr="00F02787">
              <w:t>Firmanavn kunde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144" w:type="dxa"/>
            <w:tcMar/>
          </w:tcPr>
          <w:p w:rsidRPr="00F02787" w:rsidR="00F50F1D" w:rsidP="00E86553" w:rsidRDefault="00F50F1D" w14:paraId="2CF9952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F02787" w:rsidR="00F50F1D" w:rsidTr="1EC836BA" w14:paraId="1975D7F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0" w:type="dxa"/>
            <w:tcMar/>
          </w:tcPr>
          <w:p w:rsidRPr="00F02787" w:rsidR="00F50F1D" w:rsidP="00E86553" w:rsidRDefault="00F50F1D" w14:paraId="1D289085" w14:textId="77777777">
            <w:r w:rsidRPr="00F02787">
              <w:t>Kontaktperson hos kunde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144" w:type="dxa"/>
            <w:tcMar/>
          </w:tcPr>
          <w:p w:rsidRPr="00F02787" w:rsidR="00F50F1D" w:rsidP="00E86553" w:rsidRDefault="00F50F1D" w14:paraId="383D0F0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F02787" w:rsidR="00F50F1D" w:rsidTr="1EC836BA" w14:paraId="4F467C56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0" w:type="dxa"/>
            <w:tcMar/>
          </w:tcPr>
          <w:p w:rsidRPr="00F02787" w:rsidR="00F50F1D" w:rsidP="00E86553" w:rsidRDefault="00F50F1D" w14:paraId="58EB959E" w14:textId="77777777">
            <w:r w:rsidRPr="00F02787">
              <w:t>Telefonnummer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144" w:type="dxa"/>
            <w:tcMar/>
          </w:tcPr>
          <w:p w:rsidRPr="00F02787" w:rsidR="00F50F1D" w:rsidP="00E86553" w:rsidRDefault="00F50F1D" w14:paraId="60D7BBA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F02787" w:rsidR="00F50F1D" w:rsidTr="1EC836BA" w14:paraId="07EF181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0" w:type="dxa"/>
            <w:tcMar/>
          </w:tcPr>
          <w:p w:rsidRPr="00F02787" w:rsidR="00F50F1D" w:rsidP="00E86553" w:rsidRDefault="00F50F1D" w14:paraId="5E1CCF73" w14:textId="1D8562E6">
            <w:r w:rsidR="00F50F1D">
              <w:rPr/>
              <w:t xml:space="preserve">Leveransens </w:t>
            </w:r>
            <w:r w:rsidR="02EEE9A8">
              <w:rPr/>
              <w:t>omfang/</w:t>
            </w:r>
            <w:r w:rsidR="00F50F1D">
              <w:rPr/>
              <w:t>verdi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144" w:type="dxa"/>
            <w:tcMar/>
          </w:tcPr>
          <w:p w:rsidRPr="00F02787" w:rsidR="00F50F1D" w:rsidP="00E86553" w:rsidRDefault="00F50F1D" w14:paraId="124F515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F02787" w:rsidR="00F50F1D" w:rsidTr="1EC836BA" w14:paraId="2CE7C07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0" w:type="dxa"/>
            <w:tcMar/>
          </w:tcPr>
          <w:p w:rsidRPr="00F02787" w:rsidR="00F50F1D" w:rsidP="00E86553" w:rsidRDefault="00F50F1D" w14:paraId="7A7B323E" w14:textId="3D188CB2">
            <w:r w:rsidR="00F50F1D">
              <w:rPr/>
              <w:t>Leveransens tidspunkt</w:t>
            </w:r>
            <w:r w:rsidR="1739F67D">
              <w:rPr/>
              <w:t>/varighet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144" w:type="dxa"/>
            <w:tcMar/>
          </w:tcPr>
          <w:p w:rsidRPr="00F02787" w:rsidR="00F50F1D" w:rsidP="00E86553" w:rsidRDefault="00F50F1D" w14:paraId="63436E3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F02787" w:rsidR="00F50F1D" w:rsidTr="1EC836BA" w14:paraId="71F43F7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0" w:type="dxa"/>
            <w:tcMar/>
          </w:tcPr>
          <w:p w:rsidRPr="00F02787" w:rsidR="00F50F1D" w:rsidP="00E86553" w:rsidRDefault="00F50F1D" w14:paraId="51D0886D" w14:textId="77777777">
            <w:r w:rsidRPr="00F02787">
              <w:t>Offentlig eller privat kunde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144" w:type="dxa"/>
            <w:tcMar/>
          </w:tcPr>
          <w:p w:rsidRPr="00F02787" w:rsidR="00F50F1D" w:rsidP="00E86553" w:rsidRDefault="00F50F1D" w14:paraId="480E919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F02787" w:rsidR="00F50F1D" w:rsidTr="1EC836BA" w14:paraId="742D423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0" w:type="dxa"/>
            <w:tcMar/>
          </w:tcPr>
          <w:p w:rsidRPr="00F02787" w:rsidR="00F50F1D" w:rsidP="00E86553" w:rsidRDefault="00EF6F5E" w14:paraId="4232E057" w14:textId="490D7242">
            <w:r w:rsidR="5919B8F8">
              <w:rPr/>
              <w:t>Beskrivelse av leveransen, herunder hvilke tjenester som er levert.</w:t>
            </w:r>
            <w:r w:rsidR="5919B8F8">
              <w:rPr/>
              <w:t xml:space="preserve"> </w:t>
            </w:r>
            <w:r w:rsidR="5919B8F8">
              <w:rPr/>
              <w:t>Beskrivelsen skal være rettet mot det/de området/-ene det søkes om deltakelse på 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144" w:type="dxa"/>
            <w:tcMar/>
          </w:tcPr>
          <w:p w:rsidRPr="00F02787" w:rsidR="00F50F1D" w:rsidP="00E86553" w:rsidRDefault="00F50F1D" w14:paraId="34D5410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Pr="00F02787" w:rsidR="00F50F1D" w:rsidP="00E86553" w:rsidRDefault="00F50F1D" w14:paraId="07526EE2" w14:textId="77777777"/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195"/>
        <w:gridCol w:w="6159"/>
      </w:tblGrid>
      <w:tr w:rsidRPr="00F02787" w:rsidR="00F50F1D" w:rsidTr="1EC836BA" w14:paraId="13BB30D5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4" w:type="dxa"/>
            <w:gridSpan w:val="2"/>
            <w:tcMar/>
          </w:tcPr>
          <w:p w:rsidRPr="00F02787" w:rsidR="00F50F1D" w:rsidP="00E86553" w:rsidRDefault="00F50F1D" w14:paraId="0074966B" w14:textId="77777777">
            <w:pPr>
              <w:jc w:val="center"/>
            </w:pPr>
            <w:r w:rsidRPr="00F02787">
              <w:t>Leveranse 3</w:t>
            </w:r>
          </w:p>
        </w:tc>
      </w:tr>
      <w:tr w:rsidRPr="00F02787" w:rsidR="00F50F1D" w:rsidTr="1EC836BA" w14:paraId="20A359BD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dxa"/>
            <w:tcMar/>
          </w:tcPr>
          <w:p w:rsidRPr="00F02787" w:rsidR="00F50F1D" w:rsidP="00E86553" w:rsidRDefault="00F50F1D" w14:paraId="0F4D2A6F" w14:textId="77777777">
            <w:r w:rsidRPr="00F02787">
              <w:lastRenderedPageBreak/>
              <w:t>Firmanavn kunde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159" w:type="dxa"/>
            <w:tcMar/>
          </w:tcPr>
          <w:p w:rsidRPr="00F02787" w:rsidR="00F50F1D" w:rsidP="00E86553" w:rsidRDefault="00F50F1D" w14:paraId="1E61952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F02787" w:rsidR="00F50F1D" w:rsidTr="1EC836BA" w14:paraId="5EE6DA7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dxa"/>
            <w:tcMar/>
          </w:tcPr>
          <w:p w:rsidRPr="00F02787" w:rsidR="00F50F1D" w:rsidP="00E86553" w:rsidRDefault="00F50F1D" w14:paraId="35B666B7" w14:textId="77777777">
            <w:r w:rsidRPr="00F02787">
              <w:t>Kontaktperson hos kunde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159" w:type="dxa"/>
            <w:tcMar/>
          </w:tcPr>
          <w:p w:rsidRPr="00F02787" w:rsidR="00F50F1D" w:rsidP="00E86553" w:rsidRDefault="00F50F1D" w14:paraId="318F3B6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F02787" w:rsidR="00F50F1D" w:rsidTr="1EC836BA" w14:paraId="4A43918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dxa"/>
            <w:tcMar/>
          </w:tcPr>
          <w:p w:rsidRPr="00F02787" w:rsidR="00F50F1D" w:rsidP="00E86553" w:rsidRDefault="00F50F1D" w14:paraId="5959328C" w14:textId="77777777">
            <w:r w:rsidRPr="00F02787">
              <w:t>Telefonnummer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159" w:type="dxa"/>
            <w:tcMar/>
          </w:tcPr>
          <w:p w:rsidRPr="00F02787" w:rsidR="00F50F1D" w:rsidP="00E86553" w:rsidRDefault="00F50F1D" w14:paraId="4DF4FAB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F02787" w:rsidR="00F50F1D" w:rsidTr="1EC836BA" w14:paraId="7065AD46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dxa"/>
            <w:tcMar/>
          </w:tcPr>
          <w:p w:rsidRPr="00F02787" w:rsidR="00F50F1D" w:rsidP="00E86553" w:rsidRDefault="00F50F1D" w14:paraId="1D33C237" w14:textId="1EB9AA38">
            <w:r w:rsidR="00F50F1D">
              <w:rPr/>
              <w:t xml:space="preserve">Leveransens </w:t>
            </w:r>
            <w:r w:rsidR="01811D5C">
              <w:rPr/>
              <w:t>omfang/</w:t>
            </w:r>
            <w:r w:rsidR="00F50F1D">
              <w:rPr/>
              <w:t>verdi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159" w:type="dxa"/>
            <w:tcMar/>
          </w:tcPr>
          <w:p w:rsidRPr="00F02787" w:rsidR="00F50F1D" w:rsidP="00E86553" w:rsidRDefault="00F50F1D" w14:paraId="65AE725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F02787" w:rsidR="00F50F1D" w:rsidTr="1EC836BA" w14:paraId="53E6620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dxa"/>
            <w:tcMar/>
          </w:tcPr>
          <w:p w:rsidRPr="00F02787" w:rsidR="00F50F1D" w:rsidP="00E86553" w:rsidRDefault="00F50F1D" w14:paraId="07B55AAF" w14:textId="7677FE53">
            <w:r w:rsidR="00F50F1D">
              <w:rPr/>
              <w:t>Leveransens tidspunkt</w:t>
            </w:r>
            <w:r w:rsidR="187CFB5B">
              <w:rPr/>
              <w:t>/varighet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159" w:type="dxa"/>
            <w:tcMar/>
          </w:tcPr>
          <w:p w:rsidRPr="00F02787" w:rsidR="00F50F1D" w:rsidP="00E86553" w:rsidRDefault="00F50F1D" w14:paraId="53648F9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F02787" w:rsidR="00F50F1D" w:rsidTr="1EC836BA" w14:paraId="7C2B154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dxa"/>
            <w:tcMar/>
          </w:tcPr>
          <w:p w:rsidRPr="00F02787" w:rsidR="00F50F1D" w:rsidP="00E86553" w:rsidRDefault="00F50F1D" w14:paraId="484BD19B" w14:textId="77777777">
            <w:r w:rsidRPr="00F02787">
              <w:t>Offentlig eller privat kunde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159" w:type="dxa"/>
            <w:tcMar/>
          </w:tcPr>
          <w:p w:rsidRPr="00F02787" w:rsidR="00F50F1D" w:rsidP="00E86553" w:rsidRDefault="00F50F1D" w14:paraId="1FB4F51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F02787" w:rsidR="00F50F1D" w:rsidTr="1EC836BA" w14:paraId="7329164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dxa"/>
            <w:tcMar/>
          </w:tcPr>
          <w:p w:rsidRPr="00F02787" w:rsidR="00F50F1D" w:rsidP="00E86553" w:rsidRDefault="00EF6F5E" w14:paraId="1BDCE951" w14:textId="1304CDBA">
            <w:r w:rsidR="5919B8F8">
              <w:rPr/>
              <w:t>Beskrivelse av leveransen, herunder hvilke tjenester som er levert.</w:t>
            </w:r>
            <w:r w:rsidR="5919B8F8">
              <w:rPr/>
              <w:t xml:space="preserve"> </w:t>
            </w:r>
            <w:r w:rsidR="5919B8F8">
              <w:rPr/>
              <w:t>Beskrivelsen skal være rettet mot det/de området/-ene det søkes om deltakelse på 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159" w:type="dxa"/>
            <w:tcMar/>
          </w:tcPr>
          <w:p w:rsidRPr="00F02787" w:rsidR="00F50F1D" w:rsidP="00E86553" w:rsidRDefault="00F50F1D" w14:paraId="04EF80B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512B3B" w:rsidP="008F2B11" w:rsidRDefault="00512B3B" w14:paraId="5CD453F5" w14:textId="21732CE9"/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225"/>
        <w:gridCol w:w="6129"/>
      </w:tblGrid>
      <w:tr w:rsidRPr="00F02787" w:rsidR="00EF6F5E" w:rsidTr="1EC836BA" w14:paraId="2937FBE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4" w:type="dxa"/>
            <w:gridSpan w:val="2"/>
            <w:tcMar/>
          </w:tcPr>
          <w:p w:rsidRPr="00F02787" w:rsidR="00EF6F5E" w:rsidP="009D10FB" w:rsidRDefault="00EF6F5E" w14:paraId="7CBE3D06" w14:textId="405E275A">
            <w:pPr>
              <w:jc w:val="center"/>
            </w:pPr>
            <w:r w:rsidRPr="00F02787">
              <w:t xml:space="preserve">Leveranse </w:t>
            </w:r>
            <w:r>
              <w:t>4</w:t>
            </w:r>
          </w:p>
        </w:tc>
      </w:tr>
      <w:tr w:rsidRPr="00F02787" w:rsidR="00EF6F5E" w:rsidTr="1EC836BA" w14:paraId="4AD50DA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5" w:type="dxa"/>
            <w:tcMar/>
          </w:tcPr>
          <w:p w:rsidRPr="00F02787" w:rsidR="00EF6F5E" w:rsidP="009D10FB" w:rsidRDefault="00EF6F5E" w14:paraId="63C795F9" w14:textId="77777777">
            <w:r w:rsidRPr="00F02787">
              <w:t>Firmanavn kunde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129" w:type="dxa"/>
            <w:tcMar/>
          </w:tcPr>
          <w:p w:rsidRPr="00F02787" w:rsidR="00EF6F5E" w:rsidP="009D10FB" w:rsidRDefault="00EF6F5E" w14:paraId="7AD14F1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F02787" w:rsidR="00EF6F5E" w:rsidTr="1EC836BA" w14:paraId="0A4FAD7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5" w:type="dxa"/>
            <w:tcMar/>
          </w:tcPr>
          <w:p w:rsidRPr="00F02787" w:rsidR="00EF6F5E" w:rsidP="009D10FB" w:rsidRDefault="00EF6F5E" w14:paraId="6A7AE00B" w14:textId="77777777">
            <w:r w:rsidRPr="00F02787">
              <w:t>Kontaktperson hos kunde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129" w:type="dxa"/>
            <w:tcMar/>
          </w:tcPr>
          <w:p w:rsidRPr="00F02787" w:rsidR="00EF6F5E" w:rsidP="009D10FB" w:rsidRDefault="00EF6F5E" w14:paraId="06F1EE4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F02787" w:rsidR="00EF6F5E" w:rsidTr="1EC836BA" w14:paraId="11DD84A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5" w:type="dxa"/>
            <w:tcMar/>
          </w:tcPr>
          <w:p w:rsidRPr="00F02787" w:rsidR="00EF6F5E" w:rsidP="009D10FB" w:rsidRDefault="00EF6F5E" w14:paraId="2DBE1ECC" w14:textId="77777777">
            <w:r w:rsidRPr="00F02787">
              <w:t>Telefonnummer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129" w:type="dxa"/>
            <w:tcMar/>
          </w:tcPr>
          <w:p w:rsidRPr="00F02787" w:rsidR="00EF6F5E" w:rsidP="009D10FB" w:rsidRDefault="00EF6F5E" w14:paraId="71B041E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F02787" w:rsidR="00EF6F5E" w:rsidTr="1EC836BA" w14:paraId="57ABF24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5" w:type="dxa"/>
            <w:tcMar/>
          </w:tcPr>
          <w:p w:rsidRPr="00F02787" w:rsidR="00EF6F5E" w:rsidP="009D10FB" w:rsidRDefault="00EF6F5E" w14:paraId="7A35C710" w14:textId="5F1C6A25">
            <w:r w:rsidR="5919B8F8">
              <w:rPr/>
              <w:t xml:space="preserve">Leveransens </w:t>
            </w:r>
            <w:r w:rsidR="2A9D48D3">
              <w:rPr/>
              <w:t>omfang/</w:t>
            </w:r>
            <w:r w:rsidR="5919B8F8">
              <w:rPr/>
              <w:t>verdi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129" w:type="dxa"/>
            <w:tcMar/>
          </w:tcPr>
          <w:p w:rsidRPr="00F02787" w:rsidR="00EF6F5E" w:rsidP="009D10FB" w:rsidRDefault="00EF6F5E" w14:paraId="7C22A1F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F02787" w:rsidR="00EF6F5E" w:rsidTr="1EC836BA" w14:paraId="30F5603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5" w:type="dxa"/>
            <w:tcMar/>
          </w:tcPr>
          <w:p w:rsidRPr="00F02787" w:rsidR="00EF6F5E" w:rsidP="009D10FB" w:rsidRDefault="00EF6F5E" w14:paraId="7A7A18CE" w14:textId="71A6E646">
            <w:r w:rsidR="5919B8F8">
              <w:rPr/>
              <w:t>Leveransens tidspunkt</w:t>
            </w:r>
            <w:r w:rsidR="2F8D2341">
              <w:rPr/>
              <w:t>/varighet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129" w:type="dxa"/>
            <w:tcMar/>
          </w:tcPr>
          <w:p w:rsidRPr="00F02787" w:rsidR="00EF6F5E" w:rsidP="009D10FB" w:rsidRDefault="00EF6F5E" w14:paraId="39168B9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F02787" w:rsidR="00EF6F5E" w:rsidTr="1EC836BA" w14:paraId="39428CD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5" w:type="dxa"/>
            <w:tcMar/>
          </w:tcPr>
          <w:p w:rsidRPr="00F02787" w:rsidR="00EF6F5E" w:rsidP="009D10FB" w:rsidRDefault="00EF6F5E" w14:paraId="5079FC32" w14:textId="77777777">
            <w:r w:rsidRPr="00F02787">
              <w:t>Offentlig eller privat kunde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129" w:type="dxa"/>
            <w:tcMar/>
          </w:tcPr>
          <w:p w:rsidRPr="00F02787" w:rsidR="00EF6F5E" w:rsidP="009D10FB" w:rsidRDefault="00EF6F5E" w14:paraId="72CCE38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F02787" w:rsidR="00EF6F5E" w:rsidTr="1EC836BA" w14:paraId="3A31CE4D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5" w:type="dxa"/>
            <w:tcMar/>
          </w:tcPr>
          <w:p w:rsidRPr="00F02787" w:rsidR="00EF6F5E" w:rsidP="009D10FB" w:rsidRDefault="00EF6F5E" w14:paraId="4920D351" w14:textId="1F1EC226">
            <w:r w:rsidR="5919B8F8">
              <w:rPr/>
              <w:t xml:space="preserve">Beskrivelse av leveransen, herunder hvilke tjenester som er levert. </w:t>
            </w:r>
            <w:r w:rsidR="5919B8F8">
              <w:rPr/>
              <w:t>Beskrivelsen skal være rettet mot det/de området/-ene det søkes om deltakelse på 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129" w:type="dxa"/>
            <w:tcMar/>
          </w:tcPr>
          <w:p w:rsidRPr="00F02787" w:rsidR="00EF6F5E" w:rsidP="009D10FB" w:rsidRDefault="00EF6F5E" w14:paraId="0B57966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EF6F5E" w:rsidP="008F2B11" w:rsidRDefault="00EF6F5E" w14:paraId="7DAD4F0A" w14:textId="77777777"/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225"/>
        <w:gridCol w:w="6129"/>
      </w:tblGrid>
      <w:tr w:rsidRPr="00F02787" w:rsidR="00EF6F5E" w:rsidTr="1EC836BA" w14:paraId="48B150E3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4" w:type="dxa"/>
            <w:gridSpan w:val="2"/>
            <w:tcMar/>
          </w:tcPr>
          <w:p w:rsidRPr="00F02787" w:rsidR="00EF6F5E" w:rsidP="009D10FB" w:rsidRDefault="00EF6F5E" w14:paraId="6F41C1B6" w14:textId="790F455D">
            <w:pPr>
              <w:jc w:val="center"/>
            </w:pPr>
            <w:r w:rsidRPr="00F02787">
              <w:t xml:space="preserve">Leveranse </w:t>
            </w:r>
            <w:r>
              <w:t>5</w:t>
            </w:r>
          </w:p>
        </w:tc>
      </w:tr>
      <w:tr w:rsidRPr="00F02787" w:rsidR="00EF6F5E" w:rsidTr="1EC836BA" w14:paraId="4EC39436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5" w:type="dxa"/>
            <w:tcMar/>
          </w:tcPr>
          <w:p w:rsidRPr="00F02787" w:rsidR="00EF6F5E" w:rsidP="009D10FB" w:rsidRDefault="00EF6F5E" w14:paraId="5578F259" w14:textId="77777777">
            <w:r w:rsidRPr="00F02787">
              <w:t>Firmanavn kunde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129" w:type="dxa"/>
            <w:tcMar/>
          </w:tcPr>
          <w:p w:rsidRPr="00F02787" w:rsidR="00EF6F5E" w:rsidP="009D10FB" w:rsidRDefault="00EF6F5E" w14:paraId="1BF6310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F02787" w:rsidR="00EF6F5E" w:rsidTr="1EC836BA" w14:paraId="59E7F82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5" w:type="dxa"/>
            <w:tcMar/>
          </w:tcPr>
          <w:p w:rsidRPr="00F02787" w:rsidR="00EF6F5E" w:rsidP="009D10FB" w:rsidRDefault="00EF6F5E" w14:paraId="4019BE13" w14:textId="77777777">
            <w:r w:rsidRPr="00F02787">
              <w:t>Kontaktperson hos kunde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129" w:type="dxa"/>
            <w:tcMar/>
          </w:tcPr>
          <w:p w:rsidRPr="00F02787" w:rsidR="00EF6F5E" w:rsidP="009D10FB" w:rsidRDefault="00EF6F5E" w14:paraId="369DAC4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F02787" w:rsidR="00EF6F5E" w:rsidTr="1EC836BA" w14:paraId="26E0EC9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5" w:type="dxa"/>
            <w:tcMar/>
          </w:tcPr>
          <w:p w:rsidRPr="00F02787" w:rsidR="00EF6F5E" w:rsidP="009D10FB" w:rsidRDefault="00EF6F5E" w14:paraId="33283634" w14:textId="77777777">
            <w:r w:rsidRPr="00F02787">
              <w:t>Telefonnummer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129" w:type="dxa"/>
            <w:tcMar/>
          </w:tcPr>
          <w:p w:rsidRPr="00F02787" w:rsidR="00EF6F5E" w:rsidP="009D10FB" w:rsidRDefault="00EF6F5E" w14:paraId="28B445A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F02787" w:rsidR="00EF6F5E" w:rsidTr="1EC836BA" w14:paraId="21B8D5C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5" w:type="dxa"/>
            <w:tcMar/>
          </w:tcPr>
          <w:p w:rsidRPr="00F02787" w:rsidR="00EF6F5E" w:rsidP="009D10FB" w:rsidRDefault="00EF6F5E" w14:paraId="1DE02270" w14:textId="27A053D6">
            <w:r w:rsidR="5919B8F8">
              <w:rPr/>
              <w:t xml:space="preserve">Leveransens </w:t>
            </w:r>
            <w:r w:rsidR="713999A8">
              <w:rPr/>
              <w:t>omfang/</w:t>
            </w:r>
            <w:r w:rsidR="5919B8F8">
              <w:rPr/>
              <w:t>verdi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129" w:type="dxa"/>
            <w:tcMar/>
          </w:tcPr>
          <w:p w:rsidRPr="00F02787" w:rsidR="00EF6F5E" w:rsidP="009D10FB" w:rsidRDefault="00EF6F5E" w14:paraId="3A95D92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F02787" w:rsidR="00EF6F5E" w:rsidTr="1EC836BA" w14:paraId="1134B3C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5" w:type="dxa"/>
            <w:tcMar/>
          </w:tcPr>
          <w:p w:rsidRPr="00F02787" w:rsidR="00EF6F5E" w:rsidP="009D10FB" w:rsidRDefault="00EF6F5E" w14:paraId="4AED417A" w14:textId="3983EA0D">
            <w:r w:rsidR="5919B8F8">
              <w:rPr/>
              <w:t>Leveransens tidspunkt</w:t>
            </w:r>
            <w:r w:rsidR="1A7EE95E">
              <w:rPr/>
              <w:t>/varighet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129" w:type="dxa"/>
            <w:tcMar/>
          </w:tcPr>
          <w:p w:rsidRPr="00F02787" w:rsidR="00EF6F5E" w:rsidP="009D10FB" w:rsidRDefault="00EF6F5E" w14:paraId="0AF5C28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F02787" w:rsidR="00EF6F5E" w:rsidTr="1EC836BA" w14:paraId="6EC4B9C6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5" w:type="dxa"/>
            <w:tcMar/>
          </w:tcPr>
          <w:p w:rsidRPr="00F02787" w:rsidR="00EF6F5E" w:rsidP="009D10FB" w:rsidRDefault="00EF6F5E" w14:paraId="2DE08626" w14:textId="77777777">
            <w:r w:rsidRPr="00F02787">
              <w:t>Offentlig eller privat kunde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129" w:type="dxa"/>
            <w:tcMar/>
          </w:tcPr>
          <w:p w:rsidRPr="00F02787" w:rsidR="00EF6F5E" w:rsidP="009D10FB" w:rsidRDefault="00EF6F5E" w14:paraId="1987188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F02787" w:rsidR="00EF6F5E" w:rsidTr="1EC836BA" w14:paraId="6D5AC82D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5" w:type="dxa"/>
            <w:tcMar/>
          </w:tcPr>
          <w:p w:rsidRPr="00F02787" w:rsidR="00EF6F5E" w:rsidP="009D10FB" w:rsidRDefault="00EF6F5E" w14:paraId="0C17CCC1" w14:textId="1F540B3D">
            <w:r w:rsidR="5919B8F8">
              <w:rPr/>
              <w:t xml:space="preserve">Beskrivelse av leveransen, herunder hvilke tjenester som er levert. </w:t>
            </w:r>
            <w:r w:rsidR="5919B8F8">
              <w:rPr/>
              <w:t>Beskrivelsen skal være rettet mot det/de området/-ene det søkes om deltakelse på 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129" w:type="dxa"/>
            <w:tcMar/>
          </w:tcPr>
          <w:p w:rsidRPr="00F02787" w:rsidR="00EF6F5E" w:rsidP="009D10FB" w:rsidRDefault="00EF6F5E" w14:paraId="0816CA4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EF6F5E" w:rsidP="008F2B11" w:rsidRDefault="00EF6F5E" w14:paraId="6D753B58" w14:textId="77777777"/>
    <w:p w:rsidRPr="00512B3B" w:rsidR="00EF6F5E" w:rsidP="008F2B11" w:rsidRDefault="00EF6F5E" w14:paraId="06FB37BB" w14:textId="77777777"/>
    <w:tbl>
      <w:tblPr>
        <w:tblStyle w:val="Tabellrutenett"/>
        <w:tblW w:w="9771" w:type="dxa"/>
        <w:tblLook w:val="0420" w:firstRow="1" w:lastRow="0" w:firstColumn="0" w:lastColumn="0" w:noHBand="0" w:noVBand="1"/>
      </w:tblPr>
      <w:tblGrid>
        <w:gridCol w:w="5524"/>
        <w:gridCol w:w="4247"/>
      </w:tblGrid>
      <w:tr w:rsidR="005D4B90" w:rsidTr="69DC5A2B" w14:paraId="6659D2E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771" w:type="dxa"/>
            <w:gridSpan w:val="2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003283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5D4B90" w:rsidP="0F42B8B3" w:rsidRDefault="005D4B90" w14:paraId="0692A8D4" w14:textId="79C5CAE3">
            <w:pPr>
              <w:spacing w:before="40" w:after="40"/>
              <w:jc w:val="center"/>
              <w:rPr>
                <w:rFonts w:ascii="Calibri" w:hAnsi="Calibri" w:eastAsia="Calibri" w:cs="Calibri"/>
                <w:b w:val="0"/>
                <w:bCs/>
                <w:color w:val="FFFFFF" w:themeColor="background1"/>
              </w:rPr>
            </w:pPr>
            <w:r w:rsidRPr="0F42B8B3">
              <w:rPr>
                <w:rFonts w:ascii="Calibri" w:hAnsi="Calibri" w:eastAsia="Calibri" w:cs="Calibri"/>
                <w:bCs/>
                <w:color w:val="FFFFFF" w:themeColor="background1"/>
              </w:rPr>
              <w:t>Kapasitet</w:t>
            </w:r>
          </w:p>
        </w:tc>
      </w:tr>
      <w:tr w:rsidR="005D4B90" w:rsidTr="69DC5A2B" w14:paraId="691CA638" w14:textId="77777777">
        <w:trPr>
          <w:trHeight w:val="30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524" w:type="dxa"/>
            <w:tcBorders>
              <w:top w:val="single" w:color="FFFFFF" w:themeColor="background1" w:sz="8" w:space="0"/>
              <w:left w:val="single" w:color="9AA2AB" w:sz="8" w:space="0"/>
              <w:bottom w:val="single" w:color="9AA2AB" w:sz="8" w:space="0"/>
              <w:right w:val="single" w:color="9AA2AB" w:sz="8" w:space="0"/>
            </w:tcBorders>
            <w:shd w:val="clear" w:color="auto" w:fill="B3CFFF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5D4B90" w:rsidP="0F42B8B3" w:rsidRDefault="005D4B90" w14:paraId="2E095DA7" w14:textId="597E25FC">
            <w:pPr>
              <w:spacing w:before="40" w:after="40"/>
            </w:pPr>
            <w:r w:rsidRPr="0F42B8B3"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247" w:type="dxa"/>
            <w:tcBorders>
              <w:top w:val="nil"/>
              <w:left w:val="single" w:color="9AA2AB" w:sz="8" w:space="0"/>
              <w:bottom w:val="single" w:color="9AA2AB" w:sz="8" w:space="0"/>
              <w:right w:val="single" w:color="9AA2AB" w:sz="8" w:space="0"/>
            </w:tcBorders>
            <w:shd w:val="clear" w:color="auto" w:fill="B3CFFF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5D4B90" w:rsidP="0F42B8B3" w:rsidRDefault="005D4B90" w14:paraId="6941AFB4" w14:textId="341A7A13">
            <w:pPr>
              <w:spacing w:before="40" w:after="40"/>
            </w:pPr>
            <w:r w:rsidRPr="0F42B8B3">
              <w:rPr>
                <w:rFonts w:ascii="Calibri" w:hAnsi="Calibri" w:eastAsia="Calibri" w:cs="Calibri"/>
                <w:color w:val="000000" w:themeColor="text1"/>
              </w:rPr>
              <w:t>31.</w:t>
            </w:r>
            <w:r>
              <w:rPr>
                <w:rFonts w:ascii="Calibri" w:hAnsi="Calibri" w:eastAsia="Calibri" w:cs="Calibri"/>
                <w:color w:val="000000" w:themeColor="text1"/>
              </w:rPr>
              <w:t>05</w:t>
            </w:r>
            <w:r w:rsidRPr="0F42B8B3">
              <w:rPr>
                <w:rFonts w:ascii="Calibri" w:hAnsi="Calibri" w:eastAsia="Calibri" w:cs="Calibri"/>
                <w:color w:val="000000" w:themeColor="text1"/>
              </w:rPr>
              <w:t>.202</w:t>
            </w:r>
            <w:r>
              <w:rPr>
                <w:rFonts w:ascii="Calibri" w:hAnsi="Calibri" w:eastAsia="Calibri" w:cs="Calibri"/>
                <w:color w:val="000000" w:themeColor="text1"/>
              </w:rPr>
              <w:t>6</w:t>
            </w:r>
          </w:p>
        </w:tc>
      </w:tr>
      <w:tr w:rsidR="005D4B90" w:rsidTr="69DC5A2B" w14:paraId="5C9B78A8" w14:textId="77777777">
        <w:trPr>
          <w:trHeight w:val="30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524" w:type="dxa"/>
            <w:tcBorders>
              <w:top w:val="single" w:color="9AA2AB" w:sz="8" w:space="0"/>
              <w:left w:val="single" w:color="9AA2AB" w:sz="8" w:space="0"/>
              <w:bottom w:val="single" w:color="9AA2AB" w:sz="8" w:space="0"/>
              <w:right w:val="single" w:color="9AA2AB" w:sz="8" w:space="0"/>
            </w:tcBorders>
            <w:shd w:val="clear" w:color="auto" w:fill="B3CFFF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5D4B90" w:rsidP="0F42B8B3" w:rsidRDefault="005D4B90" w14:paraId="708D9410" w14:textId="4CA3785D">
            <w:pPr>
              <w:spacing w:before="40" w:after="40"/>
              <w:rPr>
                <w:rFonts w:ascii="Calibri" w:hAnsi="Calibri" w:eastAsia="Calibri" w:cs="Calibri"/>
                <w:color w:val="000000" w:themeColor="text1"/>
              </w:rPr>
            </w:pPr>
            <w:r w:rsidRPr="0F42B8B3">
              <w:rPr>
                <w:rFonts w:ascii="Calibri" w:hAnsi="Calibri" w:eastAsia="Calibri" w:cs="Calibri"/>
                <w:color w:val="000000" w:themeColor="text1"/>
              </w:rPr>
              <w:t>Antall ansatte hos Tilbyder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247" w:type="dxa"/>
            <w:tcBorders>
              <w:top w:val="single" w:color="9AA2AB" w:sz="8" w:space="0"/>
              <w:left w:val="single" w:color="9AA2AB" w:sz="8" w:space="0"/>
              <w:bottom w:val="single" w:color="9AA2AB" w:sz="8" w:space="0"/>
              <w:right w:val="single" w:color="9AA2AB" w:sz="8" w:space="0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5D4B90" w:rsidP="1EC836BA" w:rsidRDefault="005D4B90" w14:paraId="7981D7AD" w14:textId="25A9F072">
            <w:pPr>
              <w:spacing w:before="40" w:after="40"/>
              <w:rPr>
                <w:rFonts w:ascii="Calibri" w:hAnsi="Calibri" w:eastAsia="Calibri" w:cs="Calibri"/>
              </w:rPr>
            </w:pPr>
          </w:p>
        </w:tc>
      </w:tr>
      <w:tr w:rsidR="1EC836BA" w:rsidTr="69DC5A2B" w14:paraId="00CAB939">
        <w:trPr>
          <w:trHeight w:val="30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524" w:type="dxa"/>
            <w:tcBorders>
              <w:top w:val="single" w:color="9AA2AB" w:sz="8" w:space="0"/>
              <w:left w:val="single" w:color="9AA2AB" w:sz="8" w:space="0"/>
              <w:bottom w:val="single" w:color="9AA2AB" w:sz="8" w:space="0"/>
              <w:right w:val="single" w:color="9AA2AB" w:sz="8" w:space="0"/>
            </w:tcBorders>
            <w:shd w:val="clear" w:color="auto" w:fill="B3CFFF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F955DD7" w:rsidP="1EC836BA" w:rsidRDefault="0F955DD7" w14:paraId="4F4EE60C" w14:textId="714D215D">
            <w:pPr>
              <w:pStyle w:val="Normal"/>
              <w:rPr>
                <w:rFonts w:ascii="Calibri" w:hAnsi="Calibri" w:eastAsia="Calibri" w:cs="Calibri"/>
                <w:color w:val="000000" w:themeColor="text1" w:themeTint="FF" w:themeShade="FF"/>
              </w:rPr>
            </w:pPr>
            <w:r w:rsidRPr="1EC836BA" w:rsidR="0F955DD7">
              <w:rPr>
                <w:rFonts w:ascii="Calibri" w:hAnsi="Calibri" w:eastAsia="Calibri" w:cs="Calibri"/>
                <w:color w:val="000000" w:themeColor="text1" w:themeTint="FF" w:themeShade="FF"/>
              </w:rPr>
              <w:t>Antall ansatte hos ev. underleverandør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247" w:type="dxa"/>
            <w:tcBorders>
              <w:top w:val="single" w:color="9AA2AB" w:sz="8" w:space="0"/>
              <w:left w:val="single" w:color="9AA2AB" w:sz="8" w:space="0"/>
              <w:bottom w:val="single" w:color="9AA2AB" w:sz="8" w:space="0"/>
              <w:right w:val="single" w:color="9AA2AB" w:sz="8" w:space="0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1EC836BA" w:rsidP="1EC836BA" w:rsidRDefault="1EC836BA" w14:paraId="11CD7A29" w14:textId="7FEC02C5">
            <w:pPr>
              <w:pStyle w:val="Normal"/>
              <w:rPr>
                <w:rFonts w:ascii="Calibri" w:hAnsi="Calibri" w:eastAsia="Calibri" w:cs="Calibri"/>
              </w:rPr>
            </w:pPr>
          </w:p>
        </w:tc>
      </w:tr>
      <w:tr w:rsidR="005D4B90" w:rsidTr="69DC5A2B" w14:paraId="19167435" w14:textId="77777777">
        <w:trPr>
          <w:trHeight w:val="30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524" w:type="dxa"/>
            <w:tcBorders>
              <w:top w:val="single" w:color="9AA2AB" w:sz="8" w:space="0"/>
              <w:left w:val="single" w:color="9AA2AB" w:sz="8" w:space="0"/>
              <w:bottom w:val="single" w:color="9AA2AB" w:sz="8" w:space="0"/>
              <w:right w:val="single" w:color="9AA2AB" w:sz="8" w:space="0"/>
            </w:tcBorders>
            <w:shd w:val="clear" w:color="auto" w:fill="B3CFFF"/>
            <w:tcMar>
              <w:top w:w="28" w:type="dxa"/>
              <w:left w:w="85" w:type="dxa"/>
              <w:bottom w:w="28" w:type="dxa"/>
              <w:right w:w="85" w:type="dxa"/>
            </w:tcMar>
          </w:tcPr>
          <w:p w:rsidRPr="005D4B90" w:rsidR="005D4B90" w:rsidP="005D4B90" w:rsidRDefault="005D4B90" w14:paraId="7BB22F44" w14:textId="1A6622F1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1EC836BA" w:rsidR="005D4B90">
              <w:rPr>
                <w:rFonts w:ascii="Calibri" w:hAnsi="Calibri" w:eastAsia="Calibri" w:cs="Calibri"/>
                <w:color w:val="000000" w:themeColor="text1" w:themeTint="FF" w:themeShade="FF"/>
              </w:rPr>
              <w:t>Antall ansatte rådgivere og analytikere</w:t>
            </w:r>
            <w:r w:rsidRPr="1EC836BA" w:rsidR="46EC72C7">
              <w:rPr>
                <w:rFonts w:ascii="Calibri" w:hAnsi="Calibri" w:eastAsia="Calibri" w:cs="Calibri"/>
                <w:color w:val="000000" w:themeColor="text1" w:themeTint="FF" w:themeShade="FF"/>
              </w:rPr>
              <w:t xml:space="preserve"> (FTE)</w:t>
            </w:r>
            <w:r w:rsidRPr="1EC836BA" w:rsidR="005D4B90">
              <w:rPr>
                <w:rFonts w:ascii="Calibri" w:hAnsi="Calibri" w:eastAsia="Calibri" w:cs="Calibri"/>
                <w:color w:val="000000" w:themeColor="text1" w:themeTint="FF" w:themeShade="FF"/>
              </w:rPr>
              <w:t> fordelt på relevante kompetanse-/fagområder. </w:t>
            </w:r>
          </w:p>
          <w:p w:rsidRPr="005D4B90" w:rsidR="005D4B90" w:rsidP="005D4B90" w:rsidRDefault="005D4B90" w14:paraId="7DCC4720" w14:textId="75D567F3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69DC5A2B" w:rsidR="005D4B90">
              <w:rPr>
                <w:rFonts w:ascii="Calibri" w:hAnsi="Calibri" w:eastAsia="Calibri" w:cs="Calibri"/>
                <w:color w:val="000000" w:themeColor="text1" w:themeTint="FF" w:themeShade="FF"/>
              </w:rPr>
              <w:t> </w:t>
            </w:r>
            <w:r w:rsidRPr="69DC5A2B" w:rsidR="6D5A9D91">
              <w:rPr>
                <w:rFonts w:ascii="Calibri" w:hAnsi="Calibri" w:eastAsia="Calibri" w:cs="Calibri"/>
                <w:color w:val="000000" w:themeColor="text1" w:themeTint="FF" w:themeShade="FF"/>
              </w:rPr>
              <w:t>Ev. ansatte hos underleverandør angis i parentes</w:t>
            </w:r>
          </w:p>
          <w:p w:rsidR="005D4B90" w:rsidP="0F42B8B3" w:rsidRDefault="005D4B90" w14:paraId="2E3E6653" w14:textId="598FC62A">
            <w:pPr>
              <w:rPr>
                <w:rFonts w:ascii="Calibri" w:hAnsi="Calibri" w:eastAsia="Calibri" w:cs="Calibri"/>
                <w:color w:val="000000" w:themeColor="text1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247" w:type="dxa"/>
            <w:tcBorders>
              <w:top w:val="single" w:color="9AA2AB" w:sz="8" w:space="0"/>
              <w:left w:val="single" w:color="9AA2AB" w:sz="8" w:space="0"/>
              <w:bottom w:val="single" w:color="9AA2AB" w:sz="8" w:space="0"/>
              <w:right w:val="single" w:color="9AA2AB" w:sz="8" w:space="0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5D4B90" w:rsidP="0F42B8B3" w:rsidRDefault="005D4B90" w14:paraId="7977FA5E" w14:textId="0712EA1E">
            <w:pPr>
              <w:rPr>
                <w:rFonts w:ascii="Calibri" w:hAnsi="Calibri" w:eastAsia="Calibri" w:cs="Calibri"/>
              </w:rPr>
            </w:pPr>
          </w:p>
        </w:tc>
      </w:tr>
    </w:tbl>
    <w:p w:rsidR="1EC836BA" w:rsidRDefault="1EC836BA" w14:paraId="718E906D" w14:textId="2FE4EF16"/>
    <w:sectPr w:rsidRPr="00512B3B" w:rsid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429CD" w:rsidP="008A6B54" w:rsidRDefault="00D429CD" w14:paraId="7629F975" w14:textId="77777777">
      <w:pPr>
        <w:spacing w:after="0" w:line="240" w:lineRule="auto"/>
      </w:pPr>
      <w:r>
        <w:separator/>
      </w:r>
    </w:p>
  </w:endnote>
  <w:endnote w:type="continuationSeparator" w:id="0">
    <w:p w:rsidR="00D429CD" w:rsidP="008A6B54" w:rsidRDefault="00D429CD" w14:paraId="0963CD0E" w14:textId="77777777">
      <w:pPr>
        <w:spacing w:after="0" w:line="240" w:lineRule="auto"/>
      </w:pPr>
      <w:r>
        <w:continuationSeparator/>
      </w:r>
    </w:p>
  </w:endnote>
  <w:endnote w:type="continuationNotice" w:id="1">
    <w:p w:rsidR="00D429CD" w:rsidRDefault="00D429CD" w14:paraId="227C971E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01190D" w:rsidTr="00E86553" w14:paraId="418A29F9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01190D" w:rsidP="0001190D" w:rsidRDefault="0001190D" w14:paraId="5A7A5CDA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01190D" w:rsidP="0001190D" w:rsidRDefault="0001190D" w14:paraId="2348F921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00E86553" w14:paraId="115691E6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BD5AA6" w:rsidR="0001190D" w:rsidP="0001190D" w:rsidRDefault="00F50F1D" w14:paraId="6C791E21" w14:textId="24E203B5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F50F1D">
            <w:rPr>
              <w:b w:val="0"/>
              <w:bCs/>
              <w:color w:val="003087" w:themeColor="text2"/>
              <w:sz w:val="18"/>
              <w:szCs w:val="18"/>
            </w:rPr>
            <w:t xml:space="preserve">Vedlegg </w:t>
          </w:r>
          <w:r w:rsidR="00992556">
            <w:rPr>
              <w:b w:val="0"/>
              <w:bCs/>
              <w:color w:val="003087" w:themeColor="text2"/>
              <w:sz w:val="18"/>
              <w:szCs w:val="18"/>
            </w:rPr>
            <w:t>4</w:t>
          </w:r>
          <w:r w:rsidRPr="00F50F1D">
            <w:rPr>
              <w:b w:val="0"/>
              <w:bCs/>
              <w:color w:val="003087" w:themeColor="text2"/>
              <w:sz w:val="18"/>
              <w:szCs w:val="18"/>
            </w:rPr>
            <w:t xml:space="preserve"> – Svarskjema referanser, versjon 07-2023</w:t>
          </w:r>
        </w:p>
      </w:tc>
      <w:tc>
        <w:tcPr>
          <w:tcW w:w="2500" w:type="pct"/>
        </w:tcPr>
        <w:p w:rsidRPr="00907B33" w:rsidR="0001190D" w:rsidP="0001190D" w:rsidRDefault="0001190D" w14:paraId="7D85CEAC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4127F04F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4F084A" w:rsidTr="003D3F41" w14:paraId="4AA8D313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4F084A" w:rsidP="004F084A" w:rsidRDefault="004F084A" w14:paraId="025778CA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4F084A" w:rsidP="004F084A" w:rsidRDefault="004F084A" w14:paraId="70C18218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3D3F41" w14:paraId="5DCF570C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BD5AA6" w:rsidR="004F084A" w:rsidP="004F084A" w:rsidRDefault="00F50F1D" w14:paraId="49B65026" w14:textId="71D45FA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F50F1D">
            <w:rPr>
              <w:b w:val="0"/>
              <w:bCs/>
              <w:color w:val="003087" w:themeColor="text2"/>
              <w:sz w:val="18"/>
              <w:szCs w:val="18"/>
            </w:rPr>
            <w:t xml:space="preserve">Vedlegg </w:t>
          </w:r>
          <w:r w:rsidR="00C443D9">
            <w:rPr>
              <w:b w:val="0"/>
              <w:bCs/>
              <w:color w:val="003087" w:themeColor="text2"/>
              <w:sz w:val="18"/>
              <w:szCs w:val="18"/>
            </w:rPr>
            <w:t>4</w:t>
          </w:r>
          <w:r w:rsidRPr="00F50F1D">
            <w:rPr>
              <w:b w:val="0"/>
              <w:bCs/>
              <w:color w:val="003087" w:themeColor="text2"/>
              <w:sz w:val="18"/>
              <w:szCs w:val="18"/>
            </w:rPr>
            <w:t xml:space="preserve"> – Svarskjema referanser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, versjon 07-2023</w:t>
          </w:r>
        </w:p>
      </w:tc>
      <w:tc>
        <w:tcPr>
          <w:tcW w:w="2500" w:type="pct"/>
        </w:tcPr>
        <w:p w:rsidRPr="00907B33" w:rsidR="004F084A" w:rsidP="004F084A" w:rsidRDefault="004F084A" w14:paraId="722DB03F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764B526E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429CD" w:rsidP="008A6B54" w:rsidRDefault="00D429CD" w14:paraId="592D93B6" w14:textId="77777777">
      <w:pPr>
        <w:spacing w:after="0" w:line="240" w:lineRule="auto"/>
      </w:pPr>
      <w:r>
        <w:separator/>
      </w:r>
    </w:p>
  </w:footnote>
  <w:footnote w:type="continuationSeparator" w:id="0">
    <w:p w:rsidR="00D429CD" w:rsidP="008A6B54" w:rsidRDefault="00D429CD" w14:paraId="4948C1A7" w14:textId="77777777">
      <w:pPr>
        <w:spacing w:after="0" w:line="240" w:lineRule="auto"/>
      </w:pPr>
      <w:r>
        <w:continuationSeparator/>
      </w:r>
    </w:p>
  </w:footnote>
  <w:footnote w:type="continuationNotice" w:id="1">
    <w:p w:rsidR="00D429CD" w:rsidRDefault="00D429CD" w14:paraId="566EB985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="008A6B54" w:rsidRDefault="004F084A" w14:paraId="11C419A3" w14:textId="77777777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82E683C" wp14:editId="77618D5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5E3FC0" w:rsidR="00703B3A" w:rsidP="00703B3A" w:rsidRDefault="00703B3A" w14:paraId="7CCB46EA" w14:textId="77777777">
    <w:pPr>
      <w:pStyle w:val="Topptekst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565104"/>
    <w:multiLevelType w:val="multilevel"/>
    <w:tmpl w:val="7EDC1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4D0848F5"/>
    <w:multiLevelType w:val="hybridMultilevel"/>
    <w:tmpl w:val="D4CC2542"/>
    <w:lvl w:ilvl="0" w:tplc="99F0F2EA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A814A44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17C50A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AC85B6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A28F28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3AA223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2F8189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35CC73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CAEF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74835646">
    <w:abstractNumId w:val="1"/>
  </w:num>
  <w:num w:numId="2" w16cid:durableId="1759062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F1D"/>
    <w:rsid w:val="0001190D"/>
    <w:rsid w:val="000169B0"/>
    <w:rsid w:val="00061D42"/>
    <w:rsid w:val="00066FAD"/>
    <w:rsid w:val="000E3D69"/>
    <w:rsid w:val="000E43EB"/>
    <w:rsid w:val="000F11A5"/>
    <w:rsid w:val="00112FCF"/>
    <w:rsid w:val="001457DD"/>
    <w:rsid w:val="001555C4"/>
    <w:rsid w:val="00172E83"/>
    <w:rsid w:val="00174C26"/>
    <w:rsid w:val="00200B3D"/>
    <w:rsid w:val="00234B11"/>
    <w:rsid w:val="00247E50"/>
    <w:rsid w:val="00272974"/>
    <w:rsid w:val="002C03B4"/>
    <w:rsid w:val="002C5C80"/>
    <w:rsid w:val="002D33F1"/>
    <w:rsid w:val="002E3C7F"/>
    <w:rsid w:val="002F21B1"/>
    <w:rsid w:val="002F2DAE"/>
    <w:rsid w:val="00311005"/>
    <w:rsid w:val="003B31FA"/>
    <w:rsid w:val="003C7810"/>
    <w:rsid w:val="003D3F41"/>
    <w:rsid w:val="00400A8F"/>
    <w:rsid w:val="00402EAE"/>
    <w:rsid w:val="00404DE9"/>
    <w:rsid w:val="00421342"/>
    <w:rsid w:val="0047732F"/>
    <w:rsid w:val="00486A77"/>
    <w:rsid w:val="004B54E4"/>
    <w:rsid w:val="004F084A"/>
    <w:rsid w:val="00512A07"/>
    <w:rsid w:val="00512B3B"/>
    <w:rsid w:val="00522354"/>
    <w:rsid w:val="00547AA3"/>
    <w:rsid w:val="005703FD"/>
    <w:rsid w:val="005D4B90"/>
    <w:rsid w:val="005E3FC0"/>
    <w:rsid w:val="005E47EE"/>
    <w:rsid w:val="005E61C2"/>
    <w:rsid w:val="005F5862"/>
    <w:rsid w:val="0065368B"/>
    <w:rsid w:val="00653B34"/>
    <w:rsid w:val="0067352D"/>
    <w:rsid w:val="006837C3"/>
    <w:rsid w:val="006A3186"/>
    <w:rsid w:val="006D05BC"/>
    <w:rsid w:val="006F312A"/>
    <w:rsid w:val="00703B3A"/>
    <w:rsid w:val="007345A4"/>
    <w:rsid w:val="0076237F"/>
    <w:rsid w:val="00771457"/>
    <w:rsid w:val="00795E70"/>
    <w:rsid w:val="007D00AD"/>
    <w:rsid w:val="007F13FF"/>
    <w:rsid w:val="0081186E"/>
    <w:rsid w:val="0082344F"/>
    <w:rsid w:val="00884491"/>
    <w:rsid w:val="008961BF"/>
    <w:rsid w:val="008A1521"/>
    <w:rsid w:val="008A6B54"/>
    <w:rsid w:val="008C295E"/>
    <w:rsid w:val="008F2B11"/>
    <w:rsid w:val="008F712A"/>
    <w:rsid w:val="00907B33"/>
    <w:rsid w:val="00916632"/>
    <w:rsid w:val="00954B84"/>
    <w:rsid w:val="00983458"/>
    <w:rsid w:val="00990BA9"/>
    <w:rsid w:val="00992556"/>
    <w:rsid w:val="009A3E11"/>
    <w:rsid w:val="009B0883"/>
    <w:rsid w:val="009B4D02"/>
    <w:rsid w:val="009C7E5D"/>
    <w:rsid w:val="009D1E4C"/>
    <w:rsid w:val="009F7F53"/>
    <w:rsid w:val="00A13B9A"/>
    <w:rsid w:val="00A659C6"/>
    <w:rsid w:val="00AA092D"/>
    <w:rsid w:val="00AA1652"/>
    <w:rsid w:val="00AE3BC9"/>
    <w:rsid w:val="00B254A8"/>
    <w:rsid w:val="00B30A4F"/>
    <w:rsid w:val="00B30EB4"/>
    <w:rsid w:val="00B656CC"/>
    <w:rsid w:val="00BC7511"/>
    <w:rsid w:val="00BD5AA6"/>
    <w:rsid w:val="00C37AEC"/>
    <w:rsid w:val="00C443D9"/>
    <w:rsid w:val="00C75796"/>
    <w:rsid w:val="00C80220"/>
    <w:rsid w:val="00CB354A"/>
    <w:rsid w:val="00CC0CDA"/>
    <w:rsid w:val="00CF5BAA"/>
    <w:rsid w:val="00D0738E"/>
    <w:rsid w:val="00D07B2D"/>
    <w:rsid w:val="00D127E8"/>
    <w:rsid w:val="00D25402"/>
    <w:rsid w:val="00D429CD"/>
    <w:rsid w:val="00D549FA"/>
    <w:rsid w:val="00D758FB"/>
    <w:rsid w:val="00D869B4"/>
    <w:rsid w:val="00DD0B4C"/>
    <w:rsid w:val="00E3138E"/>
    <w:rsid w:val="00E6541D"/>
    <w:rsid w:val="00E71B26"/>
    <w:rsid w:val="00E86553"/>
    <w:rsid w:val="00EA45CB"/>
    <w:rsid w:val="00EB13E8"/>
    <w:rsid w:val="00EB5F17"/>
    <w:rsid w:val="00ED29B3"/>
    <w:rsid w:val="00EF6F5E"/>
    <w:rsid w:val="00F04716"/>
    <w:rsid w:val="00F139BA"/>
    <w:rsid w:val="00F141F6"/>
    <w:rsid w:val="00F22DA7"/>
    <w:rsid w:val="00F300FC"/>
    <w:rsid w:val="00F3117C"/>
    <w:rsid w:val="00F3344C"/>
    <w:rsid w:val="00F50F1D"/>
    <w:rsid w:val="00F604BA"/>
    <w:rsid w:val="00F6667E"/>
    <w:rsid w:val="00FA1CD0"/>
    <w:rsid w:val="00FD6AD8"/>
    <w:rsid w:val="01811D5C"/>
    <w:rsid w:val="02EEE9A8"/>
    <w:rsid w:val="0300C483"/>
    <w:rsid w:val="05A3EB85"/>
    <w:rsid w:val="0677816D"/>
    <w:rsid w:val="0F42B8B3"/>
    <w:rsid w:val="0F955DD7"/>
    <w:rsid w:val="0FC5D8F3"/>
    <w:rsid w:val="1019ABDB"/>
    <w:rsid w:val="1035AEE7"/>
    <w:rsid w:val="1257ED92"/>
    <w:rsid w:val="13E25410"/>
    <w:rsid w:val="1739F67D"/>
    <w:rsid w:val="187CFB5B"/>
    <w:rsid w:val="196C939E"/>
    <w:rsid w:val="1A7A4C65"/>
    <w:rsid w:val="1A7EE95E"/>
    <w:rsid w:val="1EC836BA"/>
    <w:rsid w:val="208537AD"/>
    <w:rsid w:val="21076ED4"/>
    <w:rsid w:val="2245C20C"/>
    <w:rsid w:val="27E216CD"/>
    <w:rsid w:val="28547F8D"/>
    <w:rsid w:val="2A9D48D3"/>
    <w:rsid w:val="2AE6A86A"/>
    <w:rsid w:val="2C41FCBA"/>
    <w:rsid w:val="2F8D2341"/>
    <w:rsid w:val="3283217D"/>
    <w:rsid w:val="34E60991"/>
    <w:rsid w:val="370AF3C0"/>
    <w:rsid w:val="3747225D"/>
    <w:rsid w:val="378B8F06"/>
    <w:rsid w:val="38AC30BB"/>
    <w:rsid w:val="3921088B"/>
    <w:rsid w:val="40FB5621"/>
    <w:rsid w:val="45DBD179"/>
    <w:rsid w:val="4657B5FE"/>
    <w:rsid w:val="46EC72C7"/>
    <w:rsid w:val="47FF4D70"/>
    <w:rsid w:val="4B05287C"/>
    <w:rsid w:val="4BDCEAD1"/>
    <w:rsid w:val="4C99278D"/>
    <w:rsid w:val="4D9344B2"/>
    <w:rsid w:val="503AC3C0"/>
    <w:rsid w:val="54558539"/>
    <w:rsid w:val="5725F349"/>
    <w:rsid w:val="5919B8F8"/>
    <w:rsid w:val="5B093CA0"/>
    <w:rsid w:val="5F106237"/>
    <w:rsid w:val="610671AA"/>
    <w:rsid w:val="61373278"/>
    <w:rsid w:val="622164DC"/>
    <w:rsid w:val="62809AD8"/>
    <w:rsid w:val="64BBD410"/>
    <w:rsid w:val="64D08D99"/>
    <w:rsid w:val="65D43780"/>
    <w:rsid w:val="66E92264"/>
    <w:rsid w:val="673F3EB6"/>
    <w:rsid w:val="6775B1D2"/>
    <w:rsid w:val="68BB363E"/>
    <w:rsid w:val="69DC5A2B"/>
    <w:rsid w:val="6AC39248"/>
    <w:rsid w:val="6C25FDDA"/>
    <w:rsid w:val="6D5A9D91"/>
    <w:rsid w:val="6F826CEF"/>
    <w:rsid w:val="713999A8"/>
    <w:rsid w:val="75A34FBA"/>
    <w:rsid w:val="76C20E95"/>
    <w:rsid w:val="776988A5"/>
    <w:rsid w:val="7A04287C"/>
    <w:rsid w:val="7B0E38AC"/>
    <w:rsid w:val="7CE57535"/>
    <w:rsid w:val="7E18BE26"/>
    <w:rsid w:val="7F99B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64A563"/>
  <w15:chartTrackingRefBased/>
  <w15:docId w15:val="{61110492-9699-47CB-99F9-CC3F11063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F42B8B3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F42B8B3"/>
    <w:pPr>
      <w:spacing w:after="0" w:line="240" w:lineRule="auto"/>
      <w:contextualSpacing/>
    </w:pPr>
    <w:rPr>
      <w:rFonts w:asciiTheme="majorHAnsi" w:hAnsiTheme="majorHAnsi" w:eastAsiaTheme="majorEastAsia" w:cstheme="majorBidi"/>
      <w:b/>
      <w:bCs/>
      <w:color w:val="003087" w:themeColor="text2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8"/>
    <w:rsid w:val="0082344F"/>
    <w:rPr>
      <w:rFonts w:asciiTheme="majorHAnsi" w:hAnsiTheme="majorHAnsi" w:eastAsiaTheme="majorEastAsia" w:cstheme="majorBidi"/>
      <w:b/>
      <w:bCs/>
      <w:color w:val="003087" w:themeColor="text2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2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uiPriority w:val="39"/>
    <w:unhideWhenUsed/>
    <w:rsid w:val="0F42B8B3"/>
    <w:pPr>
      <w:spacing w:after="100"/>
    </w:pPr>
  </w:style>
  <w:style w:type="paragraph" w:styleId="INNH2">
    <w:name w:val="toc 2"/>
    <w:basedOn w:val="Normal"/>
    <w:next w:val="Normal"/>
    <w:uiPriority w:val="39"/>
    <w:unhideWhenUsed/>
    <w:rsid w:val="0F42B8B3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9B0883"/>
    <w:pPr>
      <w:ind w:left="720"/>
      <w:contextualSpacing/>
    </w:p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9B0883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9B0883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B088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7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86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7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8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D4DC0F8B8A744B8D0092FD0544EE30" ma:contentTypeVersion="3" ma:contentTypeDescription="Opprett et nytt dokument." ma:contentTypeScope="" ma:versionID="fc9011d002120fc4bd48d08e13f56701">
  <xsd:schema xmlns:xsd="http://www.w3.org/2001/XMLSchema" xmlns:xs="http://www.w3.org/2001/XMLSchema" xmlns:p="http://schemas.microsoft.com/office/2006/metadata/properties" xmlns:ns2="0c366f5a-179c-4419-ac42-f9fa9cc10724" targetNamespace="http://schemas.microsoft.com/office/2006/metadata/properties" ma:root="true" ma:fieldsID="0de7390d9f6133d93fc51333e7bcf5a6" ns2:_="">
    <xsd:import namespace="0c366f5a-179c-4419-ac42-f9fa9cc107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366f5a-179c-4419-ac42-f9fa9cc107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3AB64-75C4-4B99-B218-743D830129FE}"/>
</file>

<file path=customXml/itemProps2.xml><?xml version="1.0" encoding="utf-8"?>
<ds:datastoreItem xmlns:ds="http://schemas.openxmlformats.org/officeDocument/2006/customXml" ds:itemID="{BEB00933-C876-469D-BB9F-E05297FFAD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A7819C-BE1F-4167-A4F5-898DD8379F0C}">
  <ds:schemaRefs>
    <ds:schemaRef ds:uri="http://schemas.microsoft.com/office/2006/metadata/properties"/>
    <ds:schemaRef ds:uri="http://schemas.microsoft.com/office/infopath/2007/PartnerControls"/>
    <ds:schemaRef ds:uri="d0f7ca82-aa4f-42bb-ac71-61dd941266ff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 uten overskrift nummer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Michael Walsøe</dc:creator>
  <keywords/>
  <dc:description/>
  <lastModifiedBy>Kate-Mari Hagen</lastModifiedBy>
  <revision>5</revision>
  <dcterms:created xsi:type="dcterms:W3CDTF">2026-07-01T08:37:00.0000000Z</dcterms:created>
  <dcterms:modified xsi:type="dcterms:W3CDTF">2026-07-03T14:58:43.8874854Z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78900</vt:r8>
  </property>
  <property fmtid="{D5CDD505-2E9C-101B-9397-08002B2CF9AE}" pid="3" name="xd_ProgID">
    <vt:lpwstr/>
  </property>
  <property fmtid="{D5CDD505-2E9C-101B-9397-08002B2CF9AE}" pid="4" name="ContentTypeId">
    <vt:lpwstr>0x01010092D4DC0F8B8A744B8D0092FD0544EE30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MSIP_Label_d291ddcc-9a90-46b7-a727-d19b3ec4b730_Method">
    <vt:lpwstr>Standard</vt:lpwstr>
  </property>
  <property fmtid="{D5CDD505-2E9C-101B-9397-08002B2CF9AE}" pid="10" name="MSIP_Label_d291ddcc-9a90-46b7-a727-d19b3ec4b730_SetDate">
    <vt:lpwstr>2023-05-10T08:13:13Z</vt:lpwstr>
  </property>
  <property fmtid="{D5CDD505-2E9C-101B-9397-08002B2CF9AE}" pid="11" name="MSIP_Label_d291ddcc-9a90-46b7-a727-d19b3ec4b730_Enabled">
    <vt:lpwstr>true</vt:lpwstr>
  </property>
  <property fmtid="{D5CDD505-2E9C-101B-9397-08002B2CF9AE}" pid="12" name="MSIP_Label_d291ddcc-9a90-46b7-a727-d19b3ec4b730_SiteId">
    <vt:lpwstr>bdcbe535-f3cf-49f5-8a6a-fb6d98dc7837</vt:lpwstr>
  </property>
  <property fmtid="{D5CDD505-2E9C-101B-9397-08002B2CF9AE}" pid="13" name="MSIP_Label_d291ddcc-9a90-46b7-a727-d19b3ec4b730_ContentBits">
    <vt:lpwstr>0</vt:lpwstr>
  </property>
  <property fmtid="{D5CDD505-2E9C-101B-9397-08002B2CF9AE}" pid="14" name="MSIP_Label_d291ddcc-9a90-46b7-a727-d19b3ec4b730_ActionId">
    <vt:lpwstr>efcee712-7d2a-40c3-b905-e6411dab14d5</vt:lpwstr>
  </property>
  <property fmtid="{D5CDD505-2E9C-101B-9397-08002B2CF9AE}" pid="15" name="MSIP_Label_d291ddcc-9a90-46b7-a727-d19b3ec4b730_Name">
    <vt:lpwstr>Åpen</vt:lpwstr>
  </property>
  <property fmtid="{D5CDD505-2E9C-101B-9397-08002B2CF9AE}" pid="16" name="c706b671796746379fc435e5ab8acaf9">
    <vt:lpwstr>Kladd|b4b6a614-00e1-4169-90bb-f9dbedae6a98</vt:lpwstr>
  </property>
  <property fmtid="{D5CDD505-2E9C-101B-9397-08002B2CF9AE}" pid="17" name="TaxCatchAll">
    <vt:lpwstr>1;#Kladd|b4b6a614-00e1-4169-90bb-f9dbedae6a98</vt:lpwstr>
  </property>
  <property fmtid="{D5CDD505-2E9C-101B-9397-08002B2CF9AE}" pid="18" name="SHICategory">
    <vt:lpwstr/>
  </property>
  <property fmtid="{D5CDD505-2E9C-101B-9397-08002B2CF9AE}" pid="19" name="eddf1c2c1da842e2bc8d48adb607c365">
    <vt:lpwstr/>
  </property>
  <property fmtid="{D5CDD505-2E9C-101B-9397-08002B2CF9AE}" pid="20" name="SHIBusinessUnit">
    <vt:lpwstr/>
  </property>
  <property fmtid="{D5CDD505-2E9C-101B-9397-08002B2CF9AE}" pid="21" name="mb0d347ee0664214bffb1328b3228b3b">
    <vt:lpwstr/>
  </property>
  <property fmtid="{D5CDD505-2E9C-101B-9397-08002B2CF9AE}" pid="22" name="SHIArchiveKey">
    <vt:lpwstr/>
  </property>
  <property fmtid="{D5CDD505-2E9C-101B-9397-08002B2CF9AE}" pid="23" name="f692c5fbbf584dd1b4cdb2fc07ec6741">
    <vt:lpwstr/>
  </property>
  <property fmtid="{D5CDD505-2E9C-101B-9397-08002B2CF9AE}" pid="24" name="SHIBusinessFunction">
    <vt:lpwstr/>
  </property>
  <property fmtid="{D5CDD505-2E9C-101B-9397-08002B2CF9AE}" pid="25" name="SHIJournalType">
    <vt:lpwstr/>
  </property>
  <property fmtid="{D5CDD505-2E9C-101B-9397-08002B2CF9AE}" pid="26" name="cd34d7d8f9d8445ca63dd03b5376680a">
    <vt:lpwstr/>
  </property>
  <property fmtid="{D5CDD505-2E9C-101B-9397-08002B2CF9AE}" pid="27" name="SHIStatus">
    <vt:lpwstr>1;#Kladd|b4b6a614-00e1-4169-90bb-f9dbedae6a98</vt:lpwstr>
  </property>
  <property fmtid="{D5CDD505-2E9C-101B-9397-08002B2CF9AE}" pid="28" name="lda629c15bae4e91aa6c7e8cbbdfc8b6">
    <vt:lpwstr/>
  </property>
  <property fmtid="{D5CDD505-2E9C-101B-9397-08002B2CF9AE}" pid="29" name="_ExtendedDescription">
    <vt:lpwstr/>
  </property>
  <property fmtid="{D5CDD505-2E9C-101B-9397-08002B2CF9AE}" pid="30" name="TriggerFlowInfo">
    <vt:lpwstr/>
  </property>
  <property fmtid="{D5CDD505-2E9C-101B-9397-08002B2CF9AE}" pid="31" name="_SourceUrl">
    <vt:lpwstr/>
  </property>
  <property fmtid="{D5CDD505-2E9C-101B-9397-08002B2CF9AE}" pid="32" name="_SharedFileIndex">
    <vt:lpwstr/>
  </property>
</Properties>
</file>