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D4DC0F8B8A744B8D0092FD0544EE30" ma:contentTypeVersion="3" ma:contentTypeDescription="Create a new document." ma:contentTypeScope="" ma:versionID="bcfdf735d8afdc5c0e9a4d60d95d8898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c210dba57eeecdbdf04f509a619c32cc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9C66F1FC-FFAD-45CF-8BCA-093AEF977466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Laila Pagh-Skov</cp:lastModifiedBy>
  <cp:revision>8</cp:revision>
  <dcterms:created xsi:type="dcterms:W3CDTF">2025-03-04T17:04:00Z</dcterms:created>
  <dcterms:modified xsi:type="dcterms:W3CDTF">2025-03-04T17:24:00Z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0x01010092D4DC0F8B8A744B8D0092FD0544EE30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