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D4DC0F8B8A744B8D0092FD0544EE30" ma:contentTypeVersion="3" ma:contentTypeDescription="Create a new document." ma:contentTypeScope="" ma:versionID="bcfdf735d8afdc5c0e9a4d60d95d8898">
  <xsd:schema xmlns:xsd="http://www.w3.org/2001/XMLSchema" xmlns:xs="http://www.w3.org/2001/XMLSchema" xmlns:p="http://schemas.microsoft.com/office/2006/metadata/properties" xmlns:ns2="0c366f5a-179c-4419-ac42-f9fa9cc10724" targetNamespace="http://schemas.microsoft.com/office/2006/metadata/properties" ma:root="true" ma:fieldsID="c210dba57eeecdbdf04f509a619c32cc"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169125-C602-422E-8A16-14E967222F3B}"/>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0x01010092D4DC0F8B8A744B8D0092FD0544EE30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