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8A004-C996-462B-B6FD-22ACB48A86BA}"/>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