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F837" w14:textId="65DC694E" w:rsidR="007915CF" w:rsidRPr="008D797D" w:rsidRDefault="00052D4C" w:rsidP="00F26FDF">
      <w:pPr>
        <w:pStyle w:val="Tittel"/>
      </w:pPr>
      <w:r>
        <w:t>S</w:t>
      </w:r>
      <w:r w:rsidR="007915CF" w:rsidRPr="008D797D">
        <w:t>varskjema referanser/ CV</w:t>
      </w:r>
    </w:p>
    <w:p w14:paraId="567858A8" w14:textId="7EF1C862" w:rsidR="007915CF" w:rsidRDefault="00F26FDF" w:rsidP="00F26FDF">
      <w:pPr>
        <w:pStyle w:val="Overskrift1"/>
      </w:pPr>
      <w:r w:rsidRPr="000D4828">
        <w:t>CV</w:t>
      </w:r>
      <w:r>
        <w:rPr>
          <w:rStyle w:val="Fotnotereferanse"/>
        </w:rPr>
        <w:footnoteReference w:id="1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35B573F" w14:textId="77777777" w:rsidTr="000B3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073BC2D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Personalia</w:t>
            </w:r>
          </w:p>
        </w:tc>
        <w:tc>
          <w:tcPr>
            <w:tcW w:w="4508" w:type="dxa"/>
          </w:tcPr>
          <w:p w14:paraId="336EF936" w14:textId="5F22EF6A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7F26F8D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22EEDE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</w:t>
            </w:r>
          </w:p>
        </w:tc>
        <w:tc>
          <w:tcPr>
            <w:tcW w:w="4508" w:type="dxa"/>
          </w:tcPr>
          <w:p w14:paraId="7D6AA41D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B3E8DE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268B7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Fødselsdato</w:t>
            </w:r>
          </w:p>
        </w:tc>
        <w:tc>
          <w:tcPr>
            <w:tcW w:w="4508" w:type="dxa"/>
          </w:tcPr>
          <w:p w14:paraId="02C0D88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6C5E2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9D6A3D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Kontorsted</w:t>
            </w:r>
          </w:p>
        </w:tc>
        <w:tc>
          <w:tcPr>
            <w:tcW w:w="4508" w:type="dxa"/>
          </w:tcPr>
          <w:p w14:paraId="6A59816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6F5632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08758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Nasjonalitet</w:t>
            </w:r>
          </w:p>
        </w:tc>
        <w:tc>
          <w:tcPr>
            <w:tcW w:w="4508" w:type="dxa"/>
          </w:tcPr>
          <w:p w14:paraId="136C25D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0A0391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EE8CCA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Språk</w:t>
            </w:r>
          </w:p>
        </w:tc>
        <w:tc>
          <w:tcPr>
            <w:tcW w:w="4508" w:type="dxa"/>
          </w:tcPr>
          <w:p w14:paraId="43FF9FB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9A49038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BA942C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</w:t>
            </w:r>
          </w:p>
        </w:tc>
        <w:tc>
          <w:tcPr>
            <w:tcW w:w="4508" w:type="dxa"/>
          </w:tcPr>
          <w:p w14:paraId="59D3490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D22836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93D7A8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Nøkkelkompetanse og ferdigheter</w:t>
            </w:r>
          </w:p>
        </w:tc>
        <w:tc>
          <w:tcPr>
            <w:tcW w:w="4508" w:type="dxa"/>
          </w:tcPr>
          <w:p w14:paraId="269354A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3031FB4" w14:textId="39E42CA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3C8DE18B" w14:textId="77777777" w:rsidTr="00464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188BFD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Utdanning/kurs</w:t>
            </w:r>
          </w:p>
        </w:tc>
        <w:tc>
          <w:tcPr>
            <w:tcW w:w="4508" w:type="dxa"/>
          </w:tcPr>
          <w:p w14:paraId="3018A565" w14:textId="1889759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7DEAFEC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A1260C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Høyeste oppnådde grad</w:t>
            </w:r>
          </w:p>
        </w:tc>
        <w:tc>
          <w:tcPr>
            <w:tcW w:w="4508" w:type="dxa"/>
          </w:tcPr>
          <w:p w14:paraId="1E17462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16081A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B3E57B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skole</w:t>
            </w:r>
          </w:p>
        </w:tc>
        <w:tc>
          <w:tcPr>
            <w:tcW w:w="4508" w:type="dxa"/>
          </w:tcPr>
          <w:p w14:paraId="61B6EAF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48D1B63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5BF7C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</w:t>
            </w:r>
          </w:p>
        </w:tc>
        <w:tc>
          <w:tcPr>
            <w:tcW w:w="4508" w:type="dxa"/>
          </w:tcPr>
          <w:p w14:paraId="193C978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638FC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460718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 for avsluttende eksamen</w:t>
            </w:r>
          </w:p>
        </w:tc>
        <w:tc>
          <w:tcPr>
            <w:tcW w:w="4508" w:type="dxa"/>
          </w:tcPr>
          <w:p w14:paraId="32F0AD6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A6CAF7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32A119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Fagretning</w:t>
            </w:r>
          </w:p>
        </w:tc>
        <w:tc>
          <w:tcPr>
            <w:tcW w:w="4508" w:type="dxa"/>
          </w:tcPr>
          <w:p w14:paraId="5FF238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43031E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694C66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Tittel/kompetanse som utdanningen gav</w:t>
            </w:r>
          </w:p>
        </w:tc>
        <w:tc>
          <w:tcPr>
            <w:tcW w:w="4508" w:type="dxa"/>
          </w:tcPr>
          <w:p w14:paraId="748BD9D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F164E5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7F7DC1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Tilleggsutdannelse/sertifisering</w:t>
            </w:r>
          </w:p>
        </w:tc>
        <w:tc>
          <w:tcPr>
            <w:tcW w:w="4508" w:type="dxa"/>
          </w:tcPr>
          <w:p w14:paraId="3AC412E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889039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5C7FCF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</w:t>
            </w:r>
          </w:p>
        </w:tc>
        <w:tc>
          <w:tcPr>
            <w:tcW w:w="4508" w:type="dxa"/>
          </w:tcPr>
          <w:p w14:paraId="4440E4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507F2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B5C9733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Sertifiseringer</w:t>
            </w:r>
          </w:p>
        </w:tc>
        <w:tc>
          <w:tcPr>
            <w:tcW w:w="4508" w:type="dxa"/>
          </w:tcPr>
          <w:p w14:paraId="7A2127FC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7963D82" w14:textId="19C26F6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59AFD4AF" w14:textId="77777777" w:rsidTr="004C18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FA54A9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Arbeidserfaring</w:t>
            </w:r>
          </w:p>
        </w:tc>
        <w:tc>
          <w:tcPr>
            <w:tcW w:w="4508" w:type="dxa"/>
          </w:tcPr>
          <w:p w14:paraId="7CDD87CE" w14:textId="3F97C7FD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144A27C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97F1850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med bransjeerfaring</w:t>
            </w:r>
          </w:p>
        </w:tc>
        <w:tc>
          <w:tcPr>
            <w:tcW w:w="4508" w:type="dxa"/>
          </w:tcPr>
          <w:p w14:paraId="2BD48DA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60D9D1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BE5431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som rådgiver innen faget</w:t>
            </w:r>
          </w:p>
        </w:tc>
        <w:tc>
          <w:tcPr>
            <w:tcW w:w="4508" w:type="dxa"/>
          </w:tcPr>
          <w:p w14:paraId="254C2AAB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E28AE2F" w14:textId="0A114ED6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0440C39D" w14:textId="77777777" w:rsidTr="005701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7EC10D0" w14:textId="77777777" w:rsidR="00F26FDF" w:rsidRPr="00F26FDF" w:rsidRDefault="00F26FDF" w:rsidP="00DA2E09">
            <w:pPr>
              <w:rPr>
                <w:b w:val="0"/>
              </w:rPr>
            </w:pPr>
            <w:r w:rsidRPr="00F26FDF">
              <w:rPr>
                <w:rFonts w:cstheme="minorHAnsi"/>
              </w:rPr>
              <w:t>Tidligere arbeidsgivere</w:t>
            </w:r>
          </w:p>
        </w:tc>
        <w:tc>
          <w:tcPr>
            <w:tcW w:w="4508" w:type="dxa"/>
          </w:tcPr>
          <w:p w14:paraId="3B995438" w14:textId="30173CD3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26FDF">
              <w:t>Sett inn under</w:t>
            </w:r>
          </w:p>
        </w:tc>
      </w:tr>
      <w:tr w:rsidR="007915CF" w:rsidRPr="000D4828" w14:paraId="40FDAEC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9D0B4B" w14:textId="677CA93D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1</w:t>
            </w:r>
          </w:p>
        </w:tc>
        <w:tc>
          <w:tcPr>
            <w:tcW w:w="4508" w:type="dxa"/>
          </w:tcPr>
          <w:p w14:paraId="7AC70AF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C1081D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F27EA7A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195B3BC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8D2546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05181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1E6A84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2B075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52BFD8E" w14:textId="34756BFE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4508" w:type="dxa"/>
          </w:tcPr>
          <w:p w14:paraId="43AB037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3DB6F6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690BD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49C774D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5FDD98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44C599E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016CE86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CDBBDF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6C0B2F9" w14:textId="17BCB928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3</w:t>
            </w:r>
          </w:p>
        </w:tc>
        <w:tc>
          <w:tcPr>
            <w:tcW w:w="4508" w:type="dxa"/>
          </w:tcPr>
          <w:p w14:paraId="399ED199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34BEB7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512747C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200B79CA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B4C7A2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294E6BB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65647E41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9AFF4B7" w14:textId="02D678CF" w:rsidR="007915CF" w:rsidRDefault="007915CF" w:rsidP="00DA2E09">
      <w:r>
        <w:br w:type="page"/>
      </w:r>
    </w:p>
    <w:p w14:paraId="1E19CEDE" w14:textId="3BFBA538" w:rsidR="00F26FDF" w:rsidRPr="000D4828" w:rsidRDefault="00F26FDF" w:rsidP="00F26FDF">
      <w:pPr>
        <w:pStyle w:val="Overskrift1"/>
      </w:pPr>
      <w:r w:rsidRPr="000D4828">
        <w:lastRenderedPageBreak/>
        <w:t>Referanseprosjekter – Kun de tre mest relevante prosjektene</w:t>
      </w:r>
      <w:r>
        <w:rPr>
          <w:rStyle w:val="Fotnotereferanse"/>
        </w:rPr>
        <w:footnoteReference w:id="2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185C290" w14:textId="77777777" w:rsidTr="00D767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19D1E8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1</w:t>
            </w:r>
          </w:p>
        </w:tc>
        <w:tc>
          <w:tcPr>
            <w:tcW w:w="4508" w:type="dxa"/>
          </w:tcPr>
          <w:p w14:paraId="16687CBB" w14:textId="73BA974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43B36F2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85E3BB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027E597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C3391E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B7C067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5A5CFBC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52AFD2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72176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0F7956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6567B7BC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3EF3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732173E3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B3DE1E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700934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4C1E8E1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E368FAA" w14:textId="3E32505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1D9E6892" w14:textId="77777777" w:rsidTr="006C5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84BEE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2</w:t>
            </w:r>
          </w:p>
        </w:tc>
        <w:tc>
          <w:tcPr>
            <w:tcW w:w="4508" w:type="dxa"/>
          </w:tcPr>
          <w:p w14:paraId="200FEA5B" w14:textId="17FD8D6E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62609A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11E75C4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6898BA0A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6BE9EA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C4DBE83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0D9275D2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5860D54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9DA453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659D2351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0F680A5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E40D58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8E0B40B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DCEE70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561D7F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35A609B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25895A8" w14:textId="4B7248D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7AA16007" w14:textId="77777777" w:rsidTr="008135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6E15673" w14:textId="77777777" w:rsidR="00F26FDF" w:rsidRPr="000D4828" w:rsidRDefault="00F26FDF" w:rsidP="000D4828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3</w:t>
            </w:r>
          </w:p>
        </w:tc>
        <w:tc>
          <w:tcPr>
            <w:tcW w:w="4508" w:type="dxa"/>
          </w:tcPr>
          <w:p w14:paraId="4580D613" w14:textId="2594BD9A" w:rsidR="00F26FDF" w:rsidRPr="00F26FDF" w:rsidRDefault="00F26FDF" w:rsidP="000D4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508BE1F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BEDF78A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133E1A8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1B74DFB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689A6C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44F8E4F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D25C06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DB7B00B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AE98F2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093AED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C54201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25EF96D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4495DE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CA7BC6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79F2D7AF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70B9807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7A825" w14:textId="77777777" w:rsidR="00FA7023" w:rsidRDefault="00FA7023" w:rsidP="008A6B54">
      <w:pPr>
        <w:spacing w:after="0" w:line="240" w:lineRule="auto"/>
      </w:pPr>
      <w:r>
        <w:separator/>
      </w:r>
    </w:p>
  </w:endnote>
  <w:endnote w:type="continuationSeparator" w:id="0">
    <w:p w14:paraId="2CB7E32C" w14:textId="77777777" w:rsidR="00FA7023" w:rsidRDefault="00FA7023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062E3341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6D4F8F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360086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586CB283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570F910" w14:textId="66078349" w:rsidR="0001190D" w:rsidRPr="00BD5AA6" w:rsidRDefault="007915CF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 xml:space="preserve">Svarskjema referanse/CV,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4A0FBA5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91EA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18855D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0F6872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1269E0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2B8F8E6A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65306C1" w14:textId="6E5BF3F6" w:rsidR="004F084A" w:rsidRPr="00BD5AA6" w:rsidRDefault="007915CF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Svarskjema referanse/CV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A370389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D5744DC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4FBE0" w14:textId="77777777" w:rsidR="00FA7023" w:rsidRDefault="00FA7023" w:rsidP="008A6B54">
      <w:pPr>
        <w:spacing w:after="0" w:line="240" w:lineRule="auto"/>
      </w:pPr>
      <w:r>
        <w:separator/>
      </w:r>
    </w:p>
  </w:footnote>
  <w:footnote w:type="continuationSeparator" w:id="0">
    <w:p w14:paraId="1D296219" w14:textId="77777777" w:rsidR="00FA7023" w:rsidRDefault="00FA7023" w:rsidP="008A6B54">
      <w:pPr>
        <w:spacing w:after="0" w:line="240" w:lineRule="auto"/>
      </w:pPr>
      <w:r>
        <w:continuationSeparator/>
      </w:r>
    </w:p>
  </w:footnote>
  <w:footnote w:id="1">
    <w:p w14:paraId="1CA1540F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  <w:footnote w:id="2">
    <w:p w14:paraId="3FFE2D29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B37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AE9FAD6" wp14:editId="7D48E9E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EC1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1438250" wp14:editId="45EB271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A0C7A"/>
    <w:multiLevelType w:val="hybridMultilevel"/>
    <w:tmpl w:val="8B4E9160"/>
    <w:lvl w:ilvl="0" w:tplc="9A261F2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83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5CF"/>
    <w:rsid w:val="0001190D"/>
    <w:rsid w:val="000169B0"/>
    <w:rsid w:val="00052D4C"/>
    <w:rsid w:val="00061D42"/>
    <w:rsid w:val="00066FAD"/>
    <w:rsid w:val="000E3D69"/>
    <w:rsid w:val="000F11A5"/>
    <w:rsid w:val="001457DD"/>
    <w:rsid w:val="001666AA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379E9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6237F"/>
    <w:rsid w:val="00771457"/>
    <w:rsid w:val="007915CF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26FDF"/>
    <w:rsid w:val="00F300FC"/>
    <w:rsid w:val="00F3117C"/>
    <w:rsid w:val="00F3344C"/>
    <w:rsid w:val="00F604BA"/>
    <w:rsid w:val="00F6667E"/>
    <w:rsid w:val="00FA1CD0"/>
    <w:rsid w:val="00FA7023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A5ACC0"/>
  <w15:chartTrackingRefBased/>
  <w15:docId w15:val="{70946BA7-83C2-41B6-84BF-E6D9215B6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7915CF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915C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915CF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915CF"/>
    <w:rPr>
      <w:sz w:val="16"/>
      <w:szCs w:val="16"/>
    </w:rPr>
  </w:style>
  <w:style w:type="paragraph" w:styleId="Listeavsnitt">
    <w:name w:val="List Paragraph"/>
    <w:basedOn w:val="Normal"/>
    <w:uiPriority w:val="34"/>
    <w:qFormat/>
    <w:rsid w:val="00F26FDF"/>
    <w:pPr>
      <w:ind w:left="720"/>
      <w:contextualSpacing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915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15C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3" ma:contentTypeDescription="Opprett et nytt dokument." ma:contentTypeScope="" ma:versionID="c9f95640bff4350205e87c93ed03df8e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8399b224fa2d122082bade133a4dd93b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0A009-E546-4B67-96D2-AA64B073F98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F50D8363-0F1B-4BC9-87CF-1BC690D30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44F0E4-5884-4C51-90DC-A20D192B65E0}"/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16</TotalTime>
  <Pages>2</Pages>
  <Words>258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2023-07-07T13:07:00Z</dcterms:created>
  <dcterms:modified xsi:type="dcterms:W3CDTF">2024-12-27T15:52:00Z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79400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