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1042" w14:textId="57310D84" w:rsidR="00FE4972" w:rsidRPr="00930531" w:rsidRDefault="00FE4972" w:rsidP="00FE4972">
      <w:pPr>
        <w:pStyle w:val="Tittel"/>
        <w:rPr>
          <w:rStyle w:val="eop"/>
          <w:color w:val="auto"/>
        </w:rPr>
      </w:pPr>
      <w:r w:rsidRPr="00930531">
        <w:rPr>
          <w:rStyle w:val="normaltextrun"/>
          <w:color w:val="auto"/>
        </w:rPr>
        <w:t>Invitasjon til markedsdialog</w:t>
      </w:r>
    </w:p>
    <w:p w14:paraId="7B68C025" w14:textId="5F6C07D4" w:rsidR="00FE4972" w:rsidRPr="00930531" w:rsidRDefault="00FE4972" w:rsidP="00985733">
      <w:pPr>
        <w:pStyle w:val="Overskrift1"/>
      </w:pPr>
      <w:r w:rsidRPr="00930531">
        <w:rPr>
          <w:rStyle w:val="eop"/>
        </w:rPr>
        <w:t xml:space="preserve">Anskaffelse av </w:t>
      </w:r>
      <w:r w:rsidR="008C009A">
        <w:rPr>
          <w:rStyle w:val="eop"/>
        </w:rPr>
        <w:t>M</w:t>
      </w:r>
      <w:r w:rsidR="002059FF" w:rsidRPr="00930531">
        <w:rPr>
          <w:rStyle w:val="eop"/>
        </w:rPr>
        <w:t>obile arbeidsstasjoner</w:t>
      </w:r>
      <w:r w:rsidR="0070240D">
        <w:rPr>
          <w:rStyle w:val="eop"/>
        </w:rPr>
        <w:t xml:space="preserve"> med programvare</w:t>
      </w:r>
      <w:r w:rsidR="002059FF" w:rsidRPr="00930531">
        <w:rPr>
          <w:rStyle w:val="eop"/>
        </w:rPr>
        <w:t xml:space="preserve"> for </w:t>
      </w:r>
      <w:r w:rsidR="0070240D">
        <w:rPr>
          <w:rStyle w:val="eop"/>
        </w:rPr>
        <w:t>Helse Vest</w:t>
      </w:r>
    </w:p>
    <w:p w14:paraId="7CA032EA" w14:textId="0FCAFDA9" w:rsidR="00FE4972" w:rsidRPr="003E7A07" w:rsidRDefault="00FE4972" w:rsidP="00634149">
      <w:pPr>
        <w:rPr>
          <w:lang w:val="da-DK"/>
        </w:rPr>
      </w:pPr>
      <w:r w:rsidRPr="003E7A07">
        <w:rPr>
          <w:lang w:val="da-DK"/>
        </w:rPr>
        <w:t xml:space="preserve">Dato: </w:t>
      </w:r>
      <w:r w:rsidR="006D10FA" w:rsidRPr="003E7A07">
        <w:rPr>
          <w:lang w:val="da-DK"/>
        </w:rPr>
        <w:t>2</w:t>
      </w:r>
      <w:r w:rsidR="00083FDA" w:rsidRPr="003E7A07">
        <w:rPr>
          <w:lang w:val="da-DK"/>
        </w:rPr>
        <w:t>5</w:t>
      </w:r>
      <w:r w:rsidRPr="003E7A07">
        <w:rPr>
          <w:lang w:val="da-DK"/>
        </w:rPr>
        <w:t>.</w:t>
      </w:r>
      <w:r w:rsidR="006D10FA" w:rsidRPr="003E7A07">
        <w:rPr>
          <w:lang w:val="da-DK"/>
        </w:rPr>
        <w:t>0</w:t>
      </w:r>
      <w:r w:rsidR="00083FDA" w:rsidRPr="003E7A07">
        <w:rPr>
          <w:lang w:val="da-DK"/>
        </w:rPr>
        <w:t>8</w:t>
      </w:r>
      <w:r w:rsidRPr="003E7A07">
        <w:rPr>
          <w:lang w:val="da-DK"/>
        </w:rPr>
        <w:t>.</w:t>
      </w:r>
      <w:r w:rsidR="002059FF" w:rsidRPr="003E7A07">
        <w:rPr>
          <w:lang w:val="da-DK"/>
        </w:rPr>
        <w:t>2026</w:t>
      </w:r>
      <w:r w:rsidR="00083FDA" w:rsidRPr="003E7A07">
        <w:rPr>
          <w:lang w:val="da-DK"/>
        </w:rPr>
        <w:t xml:space="preserve"> kl 0830-</w:t>
      </w:r>
      <w:r w:rsidR="00AD3D3E" w:rsidRPr="003E7A07">
        <w:rPr>
          <w:lang w:val="da-DK"/>
        </w:rPr>
        <w:t>1130</w:t>
      </w:r>
    </w:p>
    <w:p w14:paraId="1A068FF7" w14:textId="6F2F77E9" w:rsidR="008C009A" w:rsidRPr="003E7A07" w:rsidRDefault="008C009A" w:rsidP="00634149">
      <w:pPr>
        <w:rPr>
          <w:lang w:val="da-DK"/>
        </w:rPr>
      </w:pPr>
      <w:r w:rsidRPr="003E7A07">
        <w:rPr>
          <w:lang w:val="da-DK"/>
        </w:rPr>
        <w:t>Tid: 55 min pr leverandør</w:t>
      </w:r>
    </w:p>
    <w:p w14:paraId="28CE355E" w14:textId="52100850" w:rsidR="00FE4972" w:rsidRPr="00930531" w:rsidRDefault="00FE4972" w:rsidP="00634149">
      <w:pPr>
        <w:rPr>
          <w:lang w:val="da-DK"/>
        </w:rPr>
      </w:pPr>
      <w:r w:rsidRPr="00930531">
        <w:rPr>
          <w:lang w:val="da-DK"/>
        </w:rPr>
        <w:t xml:space="preserve">Sted: </w:t>
      </w:r>
      <w:r w:rsidR="002059FF" w:rsidRPr="00930531">
        <w:rPr>
          <w:lang w:val="da-DK"/>
        </w:rPr>
        <w:t>Teams</w:t>
      </w:r>
      <w:r w:rsidRPr="00930531">
        <w:rPr>
          <w:lang w:val="da-DK"/>
        </w:rPr>
        <w:t xml:space="preserve"> </w:t>
      </w:r>
    </w:p>
    <w:p w14:paraId="7A901134" w14:textId="77777777" w:rsidR="00FE4972" w:rsidRPr="00930531" w:rsidRDefault="00FE4972" w:rsidP="00985733">
      <w:pPr>
        <w:pStyle w:val="Overskrift1"/>
      </w:pPr>
      <w:r w:rsidRPr="00930531">
        <w:t xml:space="preserve">Bakgrunn </w:t>
      </w:r>
    </w:p>
    <w:p w14:paraId="03F0E2AB" w14:textId="0EBF5866" w:rsidR="00FE4972" w:rsidRPr="00930531" w:rsidRDefault="00FE4972" w:rsidP="00634149">
      <w:r w:rsidRPr="00930531">
        <w:t>Det inviteres herved til markedsdialog i forbindelse med anskaffelse av</w:t>
      </w:r>
      <w:r w:rsidR="002059FF" w:rsidRPr="00930531">
        <w:t xml:space="preserve"> </w:t>
      </w:r>
      <w:r w:rsidR="008C009A" w:rsidRPr="008C009A">
        <w:t>Mobile arbeidsstasjoner med programvare for Helse Vest</w:t>
      </w:r>
      <w:r w:rsidR="00E84760" w:rsidRPr="00930531">
        <w:t>.</w:t>
      </w:r>
    </w:p>
    <w:p w14:paraId="37E13B49" w14:textId="6F7837D5" w:rsidR="00FE4972" w:rsidRDefault="00FE4972" w:rsidP="00634149">
      <w:r w:rsidRPr="00930531">
        <w:t xml:space="preserve">Markedsdialogen er en del av forarbeidet for anskaffelsen og gjennomføres fordi Oppdragsgiver ønsker </w:t>
      </w:r>
      <w:r w:rsidR="004D5500" w:rsidRPr="00930531">
        <w:t xml:space="preserve">å </w:t>
      </w:r>
      <w:r w:rsidRPr="00930531">
        <w:t xml:space="preserve">få innspill til anskaffelsen fra potensielle leverandører, ev. også fra andre interessenter. Som et ledd i denne prosessen inviteres leverandører til å gi innspill til anskaffelsen.  </w:t>
      </w:r>
    </w:p>
    <w:p w14:paraId="56AC3683" w14:textId="77777777" w:rsidR="00FE4972" w:rsidRPr="00930531" w:rsidRDefault="00FE4972" w:rsidP="00985733">
      <w:pPr>
        <w:pStyle w:val="Overskrift1"/>
      </w:pPr>
      <w:r w:rsidRPr="00930531">
        <w:t xml:space="preserve">Oppdragsgiver </w:t>
      </w:r>
    </w:p>
    <w:p w14:paraId="27B41503" w14:textId="77777777" w:rsidR="00FE4972" w:rsidRPr="00930531" w:rsidRDefault="00FE4972" w:rsidP="00634149">
      <w:r w:rsidRPr="00930531">
        <w:t xml:space="preserve">Sykehusinnkjøp HF ble stiftet 17. desember 2015 og har strategisk og operativt ansvar for innkjøp i spesialisthelsetjenesten. Foretaket har fire eiere: Helse Sør-Øst RHF, Helse Nord RHF, Helse Midt-Norge RHF og Helse Vest RHF, hvorav eierandelene er på 25 prosent hver. </w:t>
      </w:r>
    </w:p>
    <w:p w14:paraId="4296CA43" w14:textId="77777777" w:rsidR="00FE4972" w:rsidRPr="00930531" w:rsidRDefault="00FE4972" w:rsidP="00634149">
      <w:r w:rsidRPr="00930531">
        <w:t xml:space="preserve">Foretaket skal kun tilby tjenester til sine eiere, deres heleide virksomheter, ideelle virksomheter med driftsavtale med de regionale helseforetakene og virksomheter underlagt eller heleid av Helse- og omsorgsdepartementet som medvirker til å levere spesialisthelsetjenester. </w:t>
      </w:r>
    </w:p>
    <w:p w14:paraId="2DDA52B1" w14:textId="14CB9238" w:rsidR="00FE4972" w:rsidRPr="00930531" w:rsidRDefault="00FE4972" w:rsidP="00634149">
      <w:r w:rsidRPr="00930531">
        <w:t xml:space="preserve">I denne anskaffelsen opptrer Sykehusinnkjøp HF divisjon </w:t>
      </w:r>
      <w:r w:rsidR="00693A18" w:rsidRPr="00930531">
        <w:t>IKT og Entreprise</w:t>
      </w:r>
      <w:r w:rsidRPr="00930531">
        <w:t xml:space="preserve"> på vegne av følgende foretak: </w:t>
      </w:r>
    </w:p>
    <w:p w14:paraId="3D61799B" w14:textId="4B8BA2A3" w:rsidR="00693A18" w:rsidRDefault="00FE4972" w:rsidP="00FE4972">
      <w:pPr>
        <w:pStyle w:val="Listeavsnitt"/>
        <w:numPr>
          <w:ilvl w:val="0"/>
          <w:numId w:val="1"/>
        </w:numPr>
      </w:pPr>
      <w:r w:rsidRPr="00930531">
        <w:t xml:space="preserve">Helse </w:t>
      </w:r>
      <w:r w:rsidR="00693A18" w:rsidRPr="00930531">
        <w:t>Vest</w:t>
      </w:r>
      <w:r w:rsidRPr="00930531">
        <w:t xml:space="preserve"> </w:t>
      </w:r>
      <w:r w:rsidR="00824504">
        <w:t>IKT</w:t>
      </w:r>
    </w:p>
    <w:p w14:paraId="46A79904" w14:textId="5D9394F8" w:rsidR="00824504" w:rsidRPr="00930531" w:rsidRDefault="00824504" w:rsidP="00FE4972">
      <w:pPr>
        <w:pStyle w:val="Listeavsnitt"/>
        <w:numPr>
          <w:ilvl w:val="0"/>
          <w:numId w:val="1"/>
        </w:numPr>
      </w:pPr>
      <w:r>
        <w:t xml:space="preserve">Alle helseforetak under Helse Vest RHF </w:t>
      </w:r>
      <w:r w:rsidR="00011720">
        <w:t>samt</w:t>
      </w:r>
      <w:r>
        <w:t xml:space="preserve"> de </w:t>
      </w:r>
      <w:r w:rsidR="00011720">
        <w:t>private og ideelle helseforetakene som har drifts avtale med Helse Vest IKT</w:t>
      </w:r>
    </w:p>
    <w:p w14:paraId="525CBDF3" w14:textId="77777777" w:rsidR="00FE4972" w:rsidRPr="00930531" w:rsidRDefault="00FE4972" w:rsidP="00985733">
      <w:pPr>
        <w:pStyle w:val="Overskrift1"/>
      </w:pPr>
      <w:bookmarkStart w:id="0" w:name="_Hlk81983550"/>
      <w:r w:rsidRPr="00930531">
        <w:t xml:space="preserve">Kommunikasjon </w:t>
      </w:r>
    </w:p>
    <w:p w14:paraId="72769D69" w14:textId="280DB207" w:rsidR="00FE4972" w:rsidRDefault="00FE4972" w:rsidP="00634149">
      <w:r w:rsidRPr="00930531">
        <w:t xml:space="preserve">All kommunikasjon i prosessen skal foregå via </w:t>
      </w:r>
      <w:proofErr w:type="spellStart"/>
      <w:r w:rsidR="008C009A">
        <w:t>Ivalua</w:t>
      </w:r>
      <w:proofErr w:type="spellEnd"/>
      <w:r w:rsidRPr="00930531">
        <w:t xml:space="preserve">. Annen kommunikasjon med personer som deltar i beslutningsprosessen er ikke tillatt, og henvendelser som skjer på annen måte kan ikke påregnes besvart. Dette for at all kommunikasjon skal loggføres. Ved spørsmål som angår alle interessenter, vil Oppdragsgiver besvare dette anonymisert ved å gi svaret som tilleggsinformasjon. </w:t>
      </w:r>
      <w:bookmarkEnd w:id="0"/>
    </w:p>
    <w:p w14:paraId="4B81C127" w14:textId="77777777" w:rsidR="00FE4972" w:rsidRPr="00930531" w:rsidRDefault="00FE4972" w:rsidP="00985733">
      <w:pPr>
        <w:pStyle w:val="Overskrift1"/>
      </w:pPr>
      <w:r w:rsidRPr="00930531">
        <w:t xml:space="preserve">Taushetsplikt </w:t>
      </w:r>
    </w:p>
    <w:p w14:paraId="486DEABF" w14:textId="794F9C75" w:rsidR="00FE4972" w:rsidRPr="00930531" w:rsidRDefault="00FE4972" w:rsidP="00634149">
      <w:r w:rsidRPr="00930531">
        <w:t xml:space="preserve">Oppdragsgiver og dennes ansatte plikter å hindre at andre får adgang eller kjennskap til opplysninger om tekniske innretninger og fremgangsmåter eller drifts- og forretningsforhold det vil være av konkurransemessig betydning å hemmeligholde, jf. anskaffelsesforskriften § 7-4, jf. forvaltningsloven § 13. </w:t>
      </w:r>
    </w:p>
    <w:p w14:paraId="3BD37CE0" w14:textId="77777777" w:rsidR="00FE4972" w:rsidRPr="00930531" w:rsidRDefault="00FE4972" w:rsidP="00985733">
      <w:pPr>
        <w:pStyle w:val="Overskrift1"/>
      </w:pPr>
      <w:r w:rsidRPr="00930531">
        <w:lastRenderedPageBreak/>
        <w:t xml:space="preserve">Beskrivelse av anskaffelsen </w:t>
      </w:r>
    </w:p>
    <w:p w14:paraId="1ECC1A1E" w14:textId="4817D181" w:rsidR="00AC513C" w:rsidRDefault="00AC513C" w:rsidP="00AC513C">
      <w:r>
        <w:t xml:space="preserve">Helse Vest </w:t>
      </w:r>
      <w:r w:rsidR="00057F0D">
        <w:t>IKT</w:t>
      </w:r>
      <w:r>
        <w:t xml:space="preserve"> planlegger å gjennomføre en regional anskaffelse av mobile arbeidsstasjoner (traller) for bruk i Helse Vest RHF og de tilhørende helseforetakene</w:t>
      </w:r>
      <w:r w:rsidR="00057F0D">
        <w:t xml:space="preserve"> og ideelle</w:t>
      </w:r>
      <w:r>
        <w:t>. Arbeidsstasjonene skal benyttes i pasientnære miljøer og utgjøre en viktig del av den kliniske arbeidsflyten ved sykehusene.</w:t>
      </w:r>
    </w:p>
    <w:p w14:paraId="1712C68B" w14:textId="77777777" w:rsidR="00AC513C" w:rsidRDefault="00AC513C" w:rsidP="00AC513C">
      <w:r>
        <w:t>Anskaffelsen omfatter både mobile arbeidsstasjoner og tilhørende programvare. Programvaren skal kunne integreres med Helse Vests eksisterende systemportefølje og understøtte effektiv, sikker og brukervennlig anvendelse av arbeidsstasjonene i klinisk drift. Evalueringen vil derfor omfatte en helhetlig vurdering av både maskinvare og programvare, herunder samspillet mellom disse.</w:t>
      </w:r>
    </w:p>
    <w:p w14:paraId="46578D93" w14:textId="52FC3BB0" w:rsidR="00AC513C" w:rsidRDefault="00AC513C" w:rsidP="00AC513C">
      <w:r>
        <w:t>For å sikre at de tilbudte løsningene oppfyller kravene til funksjonalitet og kvalitet, kan det bli aktuelt å gjennomføre en utprøving i reelle sykehusmiljøer. Formålet med en slik utprøving er å verifisere at den samlede løsningen ivaretar krav til brukervennlighet, desinfeksjon og smittevern, samt at den er robust og driftssikker i et komplekst IKT-miljø. Utprøvingen skal også bidra til å bekrefte at løsningen fungerer tilfredsstillende på tvers av regionen.</w:t>
      </w:r>
      <w:r w:rsidR="000458EE">
        <w:t xml:space="preserve"> Hvis dette blir aktuelt vil vi ha en lengre vedståelsesfrist og be leverandør stille med </w:t>
      </w:r>
      <w:r w:rsidR="00C07BFE">
        <w:t>arbeids</w:t>
      </w:r>
      <w:r w:rsidR="00132A0A">
        <w:t xml:space="preserve">stasjoner for en lengre periode. </w:t>
      </w:r>
    </w:p>
    <w:p w14:paraId="4AF0D832" w14:textId="6FDBDE92" w:rsidR="00FE4972" w:rsidRDefault="00AC513C" w:rsidP="00AC513C">
      <w:r>
        <w:t xml:space="preserve">Det legges opp til bruk av Statens standardavtaler SSA-K (kjøpsavtalen) og SSA-V (vedlikeholdsavtalen) som </w:t>
      </w:r>
      <w:proofErr w:type="spellStart"/>
      <w:r>
        <w:t>kontraktsgrunnlag</w:t>
      </w:r>
      <w:proofErr w:type="spellEnd"/>
      <w:r>
        <w:t>. Dette begrunnes med at anskaffelsen omfatter både kjøp av fysisk utstyr og programvare, samtidig som det er behov for å regulere vedlikehold, support og videre forvaltning av programvaren gjennom arbeidsstasjonenes forventede levetid.</w:t>
      </w:r>
      <w:r w:rsidR="000065E9">
        <w:t xml:space="preserve"> </w:t>
      </w:r>
    </w:p>
    <w:p w14:paraId="021EB8DE" w14:textId="77777777" w:rsidR="009A3CF6" w:rsidRDefault="009A3CF6" w:rsidP="009A3CF6">
      <w:pPr>
        <w:pStyle w:val="Overskrift2"/>
      </w:pPr>
      <w:r>
        <w:t xml:space="preserve">Agenda: </w:t>
      </w:r>
    </w:p>
    <w:p w14:paraId="6FA6D30B" w14:textId="77777777" w:rsidR="009A3CF6" w:rsidRPr="009A3CF6" w:rsidRDefault="009A3CF6" w:rsidP="009A3CF6">
      <w:pPr>
        <w:ind w:left="360"/>
      </w:pPr>
      <w:r w:rsidRPr="009A3CF6">
        <w:t>Kort presentasjon om anskaffelsen</w:t>
      </w:r>
      <w:r>
        <w:t xml:space="preserve"> og prosjektgruppen</w:t>
      </w:r>
      <w:r w:rsidRPr="009A3CF6">
        <w:t xml:space="preserve"> av Sykehusinnkjøp HF</w:t>
      </w:r>
    </w:p>
    <w:p w14:paraId="6DFB4841" w14:textId="77777777" w:rsidR="009A3CF6" w:rsidRPr="009A3CF6" w:rsidRDefault="009A3CF6" w:rsidP="009A3CF6">
      <w:pPr>
        <w:ind w:left="360"/>
      </w:pPr>
      <w:r w:rsidRPr="009A3CF6">
        <w:t>Kort presentasjon av interessent</w:t>
      </w:r>
    </w:p>
    <w:p w14:paraId="5C0FCEBC" w14:textId="77777777" w:rsidR="009A3CF6" w:rsidRPr="009A3CF6" w:rsidRDefault="009A3CF6" w:rsidP="009A3CF6">
      <w:pPr>
        <w:ind w:left="360"/>
      </w:pPr>
      <w:r w:rsidRPr="009A3CF6">
        <w:t xml:space="preserve">Interessent svarer kort gjennom spørsmål og tekst i vedlegget «Invitasjon til markedsdialog» som er lagt ut i </w:t>
      </w:r>
      <w:proofErr w:type="spellStart"/>
      <w:r w:rsidRPr="009A3CF6">
        <w:t>Ivalua</w:t>
      </w:r>
      <w:proofErr w:type="spellEnd"/>
      <w:r w:rsidRPr="009A3CF6">
        <w:t>.</w:t>
      </w:r>
    </w:p>
    <w:p w14:paraId="657AFC81" w14:textId="77777777" w:rsidR="009A3CF6" w:rsidRPr="009A3CF6" w:rsidRDefault="009A3CF6" w:rsidP="009A3CF6">
      <w:pPr>
        <w:ind w:left="360"/>
      </w:pPr>
      <w:r w:rsidRPr="009A3CF6">
        <w:t xml:space="preserve">Muntlig gjennomgang av kravspesifikasjon </w:t>
      </w:r>
    </w:p>
    <w:p w14:paraId="3A35C485" w14:textId="77777777" w:rsidR="009A3CF6" w:rsidRDefault="009A3CF6" w:rsidP="009A3CF6">
      <w:pPr>
        <w:ind w:left="360"/>
      </w:pPr>
      <w:r w:rsidRPr="009A3CF6">
        <w:t>Eventuelle spørsmål fra prosjektgruppen til interessent</w:t>
      </w:r>
    </w:p>
    <w:p w14:paraId="3BC0EC1F" w14:textId="2CAC8D75" w:rsidR="009A3CF6" w:rsidRPr="009A3CF6" w:rsidRDefault="009A3CF6" w:rsidP="009A3CF6">
      <w:pPr>
        <w:ind w:left="360"/>
      </w:pPr>
      <w:r>
        <w:t>Eventuelle spørsmål fra inte</w:t>
      </w:r>
      <w:r w:rsidR="00DE616E">
        <w:t>re</w:t>
      </w:r>
      <w:r>
        <w:t>ssent</w:t>
      </w:r>
      <w:r w:rsidRPr="009A3CF6">
        <w:t xml:space="preserve">  </w:t>
      </w:r>
    </w:p>
    <w:p w14:paraId="732F37E0" w14:textId="77777777" w:rsidR="009A3CF6" w:rsidRDefault="009A3CF6" w:rsidP="009A3CF6">
      <w:pPr>
        <w:ind w:left="360"/>
      </w:pPr>
      <w:r w:rsidRPr="009A3CF6">
        <w:t>Foreløpig tidsplan for anskaffelsen av Sykehusinnkjøp HF</w:t>
      </w:r>
    </w:p>
    <w:p w14:paraId="0466739E" w14:textId="77777777" w:rsidR="009A3CF6" w:rsidRPr="00930531" w:rsidRDefault="009A3CF6" w:rsidP="00634149"/>
    <w:p w14:paraId="14A2C152" w14:textId="77777777" w:rsidR="00FE4972" w:rsidRPr="00930531" w:rsidRDefault="00FE4972" w:rsidP="00985733">
      <w:pPr>
        <w:pStyle w:val="Overskrift1"/>
      </w:pPr>
      <w:r w:rsidRPr="00930531">
        <w:t xml:space="preserve">Innspill fra interessenter </w:t>
      </w:r>
    </w:p>
    <w:p w14:paraId="3ABC9509" w14:textId="69AD4C9C" w:rsidR="00EE3006" w:rsidRDefault="00FE4972" w:rsidP="00EE3006">
      <w:pPr>
        <w:pStyle w:val="Listeavsnitt"/>
        <w:numPr>
          <w:ilvl w:val="0"/>
          <w:numId w:val="2"/>
        </w:numPr>
      </w:pPr>
      <w:r w:rsidRPr="00930531">
        <w:t>Oppdragsgiver ber om innspill til følgende punkter</w:t>
      </w:r>
      <w:r w:rsidR="0016027A" w:rsidRPr="00930531">
        <w:t xml:space="preserve"> både</w:t>
      </w:r>
      <w:r w:rsidR="00930531" w:rsidRPr="00930531">
        <w:t xml:space="preserve"> overordnet</w:t>
      </w:r>
      <w:r w:rsidR="0016027A" w:rsidRPr="00930531">
        <w:t xml:space="preserve"> muntlig i møte og ettersendt </w:t>
      </w:r>
      <w:r w:rsidR="00930531" w:rsidRPr="00930531">
        <w:t xml:space="preserve">detaljert </w:t>
      </w:r>
      <w:r w:rsidR="0016027A" w:rsidRPr="00930531">
        <w:t xml:space="preserve">svar på </w:t>
      </w:r>
      <w:r w:rsidR="004A3F76" w:rsidRPr="00930531">
        <w:t>melding</w:t>
      </w:r>
      <w:r w:rsidR="0016027A" w:rsidRPr="00930531">
        <w:t xml:space="preserve"> i </w:t>
      </w:r>
      <w:proofErr w:type="spellStart"/>
      <w:r w:rsidR="004C0970">
        <w:t>Ivalua</w:t>
      </w:r>
      <w:proofErr w:type="spellEnd"/>
      <w:r w:rsidRPr="00930531">
        <w:t xml:space="preserve">: </w:t>
      </w:r>
    </w:p>
    <w:p w14:paraId="2A4A12FF" w14:textId="77777777" w:rsidR="00F4003A" w:rsidRDefault="00F4003A" w:rsidP="00F4003A">
      <w:pPr>
        <w:pStyle w:val="Listeavsnitt"/>
      </w:pPr>
    </w:p>
    <w:p w14:paraId="4760BF5F" w14:textId="5007D75A" w:rsidR="009A3CF6" w:rsidRDefault="00EE3006" w:rsidP="009A3CF6">
      <w:pPr>
        <w:pStyle w:val="Listeavsnitt"/>
        <w:numPr>
          <w:ilvl w:val="0"/>
          <w:numId w:val="2"/>
        </w:numPr>
      </w:pPr>
      <w:r w:rsidRPr="00930531">
        <w:t xml:space="preserve">Programvare skal være inkludert i prisen </w:t>
      </w:r>
      <w:r w:rsidR="00966095">
        <w:t xml:space="preserve">når tralle kjøpes med </w:t>
      </w:r>
      <w:r w:rsidR="001F1882">
        <w:t xml:space="preserve">medisinskuffer </w:t>
      </w:r>
      <w:r w:rsidRPr="00930531">
        <w:t xml:space="preserve">og </w:t>
      </w:r>
      <w:r w:rsidR="00966095">
        <w:t>skal være</w:t>
      </w:r>
      <w:r w:rsidRPr="00930531">
        <w:t xml:space="preserve"> av høyeste versjon/nivå.</w:t>
      </w:r>
    </w:p>
    <w:p w14:paraId="155901E1" w14:textId="311FEE1C" w:rsidR="00A744F9" w:rsidRPr="000A0F5C" w:rsidRDefault="00C645D7" w:rsidP="00213DB3">
      <w:pPr>
        <w:pStyle w:val="Listeavsnitt"/>
        <w:numPr>
          <w:ilvl w:val="0"/>
          <w:numId w:val="2"/>
        </w:numPr>
      </w:pPr>
      <w:r w:rsidRPr="000A0F5C">
        <w:t>Er programvare eid og produsert av produsent av tralle</w:t>
      </w:r>
      <w:r w:rsidR="00966095">
        <w:t>/medisinskuffer</w:t>
      </w:r>
      <w:r w:rsidRPr="000A0F5C">
        <w:t>?</w:t>
      </w:r>
    </w:p>
    <w:p w14:paraId="0A2C332D" w14:textId="1B94A9AD" w:rsidR="00C645D7" w:rsidRPr="000A0F5C" w:rsidRDefault="00C645D7" w:rsidP="00C645D7">
      <w:pPr>
        <w:pStyle w:val="Listeavsnitt"/>
        <w:numPr>
          <w:ilvl w:val="1"/>
          <w:numId w:val="2"/>
        </w:numPr>
      </w:pPr>
      <w:r w:rsidRPr="000A0F5C">
        <w:t>Hvilket selskap</w:t>
      </w:r>
      <w:r w:rsidR="003A7D7B" w:rsidRPr="000A0F5C">
        <w:t>?</w:t>
      </w:r>
    </w:p>
    <w:p w14:paraId="1FEAA6ED" w14:textId="1C8BE72A" w:rsidR="00C645D7" w:rsidRPr="000A0F5C" w:rsidRDefault="00C645D7" w:rsidP="00C645D7">
      <w:pPr>
        <w:pStyle w:val="Listeavsnitt"/>
        <w:numPr>
          <w:ilvl w:val="1"/>
          <w:numId w:val="2"/>
        </w:numPr>
      </w:pPr>
      <w:r w:rsidRPr="000A0F5C">
        <w:t>Hvor blir programvare utviklet?</w:t>
      </w:r>
    </w:p>
    <w:p w14:paraId="58F8E6AC" w14:textId="10EA04A4" w:rsidR="00685BAE" w:rsidRPr="000A0F5C" w:rsidRDefault="00C958E9" w:rsidP="0011198A">
      <w:pPr>
        <w:pStyle w:val="Listeavsnitt"/>
        <w:numPr>
          <w:ilvl w:val="1"/>
          <w:numId w:val="2"/>
        </w:numPr>
      </w:pPr>
      <w:r>
        <w:t>Programvare skal leveres on-</w:t>
      </w:r>
      <w:proofErr w:type="spellStart"/>
      <w:r w:rsidR="00685BAE" w:rsidRPr="000A0F5C">
        <w:t>prem</w:t>
      </w:r>
      <w:proofErr w:type="spellEnd"/>
      <w:r w:rsidR="00685BAE" w:rsidRPr="000A0F5C">
        <w:t xml:space="preserve">? </w:t>
      </w:r>
    </w:p>
    <w:p w14:paraId="7D5FB499" w14:textId="69ACEC97" w:rsidR="00774401" w:rsidRDefault="0011198A" w:rsidP="00314D5B">
      <w:pPr>
        <w:pStyle w:val="Listeavsnitt"/>
        <w:numPr>
          <w:ilvl w:val="1"/>
          <w:numId w:val="2"/>
        </w:numPr>
      </w:pPr>
      <w:r w:rsidRPr="000A0F5C">
        <w:t>Er det kostnader for integrasjon</w:t>
      </w:r>
      <w:r w:rsidR="003A7D7B" w:rsidRPr="000A0F5C">
        <w:t>?</w:t>
      </w:r>
    </w:p>
    <w:p w14:paraId="097E7222" w14:textId="2CD43E00" w:rsidR="00C958E9" w:rsidRPr="000A0F5C" w:rsidRDefault="00C65D51" w:rsidP="00C958E9">
      <w:pPr>
        <w:pStyle w:val="Listeavsnitt"/>
        <w:numPr>
          <w:ilvl w:val="2"/>
          <w:numId w:val="2"/>
        </w:numPr>
      </w:pPr>
      <w:r>
        <w:lastRenderedPageBreak/>
        <w:t>Kan dette leveres som engangssum for regionen?</w:t>
      </w:r>
    </w:p>
    <w:p w14:paraId="2E4E8FE2" w14:textId="77777777" w:rsidR="00E85B62" w:rsidRPr="00E85B62" w:rsidRDefault="003A7D7B" w:rsidP="00F4003A">
      <w:pPr>
        <w:pStyle w:val="Listeavsnitt"/>
        <w:numPr>
          <w:ilvl w:val="1"/>
          <w:numId w:val="2"/>
        </w:numPr>
        <w:rPr>
          <w:b/>
          <w:bCs/>
        </w:rPr>
      </w:pPr>
      <w:r w:rsidRPr="000A0F5C">
        <w:t>Hvordan er lisensmodellen</w:t>
      </w:r>
      <w:r w:rsidR="00E85B62">
        <w:t xml:space="preserve"> til produsenten</w:t>
      </w:r>
      <w:r w:rsidRPr="000A0F5C">
        <w:t>?</w:t>
      </w:r>
    </w:p>
    <w:p w14:paraId="7984BA4C" w14:textId="77777777" w:rsidR="00C65D51" w:rsidRPr="00C65D51" w:rsidRDefault="00E85B62" w:rsidP="00E85B62">
      <w:pPr>
        <w:pStyle w:val="Listeavsnitt"/>
        <w:numPr>
          <w:ilvl w:val="2"/>
          <w:numId w:val="2"/>
        </w:numPr>
        <w:rPr>
          <w:b/>
          <w:bCs/>
        </w:rPr>
      </w:pPr>
      <w:r>
        <w:t xml:space="preserve">Ønsker de at den skal selges pr tralle eller totalt pr HF/IKT selskap? </w:t>
      </w:r>
    </w:p>
    <w:p w14:paraId="3CC6E8E7" w14:textId="46E235B7" w:rsidR="0011198A" w:rsidRPr="00F4003A" w:rsidRDefault="003E7A07" w:rsidP="00C65D51">
      <w:pPr>
        <w:pStyle w:val="Listeavsnitt"/>
        <w:numPr>
          <w:ilvl w:val="1"/>
          <w:numId w:val="2"/>
        </w:numPr>
        <w:rPr>
          <w:b/>
          <w:bCs/>
        </w:rPr>
      </w:pPr>
      <w:r>
        <w:t>Hvilke andre typer</w:t>
      </w:r>
      <w:r w:rsidR="006002BA">
        <w:t xml:space="preserve"> </w:t>
      </w:r>
      <w:r w:rsidR="00C65D51">
        <w:t>kostnader</w:t>
      </w:r>
      <w:r w:rsidR="006002BA">
        <w:t xml:space="preserve"> kan man forvente ved bruk av programvaren over 1-4 år? </w:t>
      </w:r>
      <w:r w:rsidR="0011198A" w:rsidRPr="00F4003A">
        <w:rPr>
          <w:b/>
          <w:bCs/>
        </w:rPr>
        <w:br/>
      </w:r>
    </w:p>
    <w:p w14:paraId="6A915FFB" w14:textId="46DF30BA" w:rsidR="001103CC" w:rsidRPr="00C4262B" w:rsidRDefault="0076741B" w:rsidP="00C4262B">
      <w:pPr>
        <w:pStyle w:val="Listeavsnitt"/>
        <w:numPr>
          <w:ilvl w:val="0"/>
          <w:numId w:val="2"/>
        </w:numPr>
        <w:rPr>
          <w:i/>
          <w:iCs/>
        </w:rPr>
      </w:pPr>
      <w:r>
        <w:t xml:space="preserve">Finnes det integrasjoner mot </w:t>
      </w:r>
      <w:proofErr w:type="spellStart"/>
      <w:r>
        <w:t>Meona</w:t>
      </w:r>
      <w:proofErr w:type="spellEnd"/>
      <w:r>
        <w:t xml:space="preserve"> og </w:t>
      </w:r>
      <w:proofErr w:type="spellStart"/>
      <w:r>
        <w:t>Dips</w:t>
      </w:r>
      <w:proofErr w:type="spellEnd"/>
      <w:r>
        <w:t xml:space="preserve">? </w:t>
      </w:r>
      <w:r w:rsidR="001103CC">
        <w:t>Ønsker oversendt dokumentasjon og beskrivelse</w:t>
      </w:r>
      <w:r w:rsidR="006002BA">
        <w:t xml:space="preserve"> på dette.</w:t>
      </w:r>
    </w:p>
    <w:p w14:paraId="62202BC8" w14:textId="34554575" w:rsidR="2A3864C8" w:rsidRPr="002871E3" w:rsidRDefault="2A3864C8" w:rsidP="1F24DB00">
      <w:pPr>
        <w:pStyle w:val="Listeavsnitt"/>
        <w:numPr>
          <w:ilvl w:val="1"/>
          <w:numId w:val="2"/>
        </w:numPr>
      </w:pPr>
      <w:r w:rsidRPr="002871E3">
        <w:t>Er det m</w:t>
      </w:r>
      <w:r w:rsidR="5F68E142" w:rsidRPr="002871E3">
        <w:t>ulighet for api</w:t>
      </w:r>
      <w:r w:rsidR="6A88FE73" w:rsidRPr="002871E3">
        <w:t xml:space="preserve"> mot meona</w:t>
      </w:r>
      <w:r w:rsidR="469B0208" w:rsidRPr="002871E3">
        <w:t>,</w:t>
      </w:r>
      <w:r w:rsidR="6A88FE73" w:rsidRPr="002871E3">
        <w:t xml:space="preserve"> og mottak av ADT meldinger fra DIPS</w:t>
      </w:r>
      <w:r w:rsidR="6DD70992" w:rsidRPr="002871E3">
        <w:t xml:space="preserve"> for pasientliste</w:t>
      </w:r>
      <w:r w:rsidR="17AD8D0D" w:rsidRPr="002871E3">
        <w:t>r</w:t>
      </w:r>
      <w:r w:rsidR="6A88FE73" w:rsidRPr="002871E3">
        <w:t>?</w:t>
      </w:r>
    </w:p>
    <w:p w14:paraId="49506876" w14:textId="6B2FF485" w:rsidR="007930C4" w:rsidRPr="00C4262B" w:rsidRDefault="007930C4" w:rsidP="00C4262B">
      <w:pPr>
        <w:pStyle w:val="Listeavsnitt"/>
        <w:numPr>
          <w:ilvl w:val="0"/>
          <w:numId w:val="2"/>
        </w:numPr>
      </w:pPr>
      <w:r w:rsidRPr="00C4262B">
        <w:t>Mulighet for individuell åpning av skuffer</w:t>
      </w:r>
      <w:r w:rsidR="41E451E5" w:rsidRPr="00C4262B">
        <w:t xml:space="preserve"> (pasientspesifikk skuff)</w:t>
      </w:r>
    </w:p>
    <w:p w14:paraId="6B406E02" w14:textId="741D43F5" w:rsidR="41E451E5" w:rsidRPr="00C4262B" w:rsidRDefault="41E451E5" w:rsidP="00C4262B">
      <w:pPr>
        <w:pStyle w:val="Listeavsnitt"/>
        <w:numPr>
          <w:ilvl w:val="0"/>
          <w:numId w:val="2"/>
        </w:numPr>
      </w:pPr>
      <w:r w:rsidRPr="00C4262B">
        <w:t>Mulighet for at pasientnavn forblir på pasientskuff</w:t>
      </w:r>
      <w:r w:rsidR="001D7E9E">
        <w:t xml:space="preserve"> uansett plassering av skuff(digital merking av skuff)</w:t>
      </w:r>
    </w:p>
    <w:p w14:paraId="31D9D0C9" w14:textId="12F482F3" w:rsidR="007930C4" w:rsidRPr="00C4262B" w:rsidRDefault="007930C4" w:rsidP="00C4262B">
      <w:pPr>
        <w:pStyle w:val="Listeavsnitt"/>
        <w:numPr>
          <w:ilvl w:val="0"/>
          <w:numId w:val="2"/>
        </w:numPr>
      </w:pPr>
      <w:r w:rsidRPr="00C4262B">
        <w:t xml:space="preserve">Mulighet til å skanne pasientarmbånd for åpning av skuffer. </w:t>
      </w:r>
    </w:p>
    <w:p w14:paraId="0C2B7528" w14:textId="04082E08" w:rsidR="007930C4" w:rsidRPr="00C4262B" w:rsidRDefault="007930C4" w:rsidP="00C4262B">
      <w:pPr>
        <w:pStyle w:val="Listeavsnitt"/>
        <w:numPr>
          <w:ilvl w:val="0"/>
          <w:numId w:val="2"/>
        </w:numPr>
      </w:pPr>
      <w:r w:rsidRPr="00C4262B">
        <w:t>Logging av hvem som åpner skuffene (sporbarhet)</w:t>
      </w:r>
    </w:p>
    <w:p w14:paraId="7A3A339A" w14:textId="6DA1F9B7" w:rsidR="007930C4" w:rsidRPr="00C4262B" w:rsidRDefault="007930C4" w:rsidP="00C4262B">
      <w:pPr>
        <w:pStyle w:val="Listeavsnitt"/>
        <w:numPr>
          <w:ilvl w:val="0"/>
          <w:numId w:val="2"/>
        </w:numPr>
      </w:pPr>
      <w:r w:rsidRPr="00C4262B">
        <w:t>Hurtig programvare, spesielt ved bytting av brukere</w:t>
      </w:r>
    </w:p>
    <w:p w14:paraId="6E380C00" w14:textId="02544D3F" w:rsidR="007930C4" w:rsidRPr="00C4262B" w:rsidRDefault="00C4262B" w:rsidP="00C4262B">
      <w:pPr>
        <w:pStyle w:val="Listeavsnitt"/>
        <w:numPr>
          <w:ilvl w:val="0"/>
          <w:numId w:val="2"/>
        </w:numPr>
      </w:pPr>
      <w:r>
        <w:t>Hvor raskt åpner skuffene og hvilke fakto</w:t>
      </w:r>
      <w:r w:rsidR="00605A44">
        <w:t>rer</w:t>
      </w:r>
      <w:r>
        <w:t xml:space="preserve"> </w:t>
      </w:r>
      <w:r w:rsidR="00DC501E">
        <w:t>(</w:t>
      </w:r>
      <w:r>
        <w:t>hardware/software</w:t>
      </w:r>
      <w:r w:rsidR="00DC501E">
        <w:t>)</w:t>
      </w:r>
      <w:r>
        <w:t xml:space="preserve"> kan påvirke </w:t>
      </w:r>
      <w:r w:rsidR="00DC501E">
        <w:t>hurtighet</w:t>
      </w:r>
      <w:r>
        <w:t>?</w:t>
      </w:r>
    </w:p>
    <w:p w14:paraId="1BE6D5EB" w14:textId="77777777" w:rsidR="00C53F55" w:rsidRDefault="00C53F55" w:rsidP="00F82C83">
      <w:pPr>
        <w:pStyle w:val="Listeavsnitt"/>
        <w:numPr>
          <w:ilvl w:val="0"/>
          <w:numId w:val="2"/>
        </w:numPr>
      </w:pPr>
      <w:r>
        <w:t xml:space="preserve">Hvor logges </w:t>
      </w:r>
      <w:r w:rsidR="007930C4" w:rsidRPr="00C4262B">
        <w:t>feilsituasjoner</w:t>
      </w:r>
      <w:r>
        <w:t xml:space="preserve"> og er det mulig at IKT selskapet kan hente ut denne informasjonen? </w:t>
      </w:r>
    </w:p>
    <w:p w14:paraId="39D95D97" w14:textId="3E6AA272" w:rsidR="007930C4" w:rsidRDefault="007930C4" w:rsidP="00F82C83">
      <w:pPr>
        <w:pStyle w:val="Listeavsnitt"/>
        <w:numPr>
          <w:ilvl w:val="0"/>
          <w:numId w:val="2"/>
        </w:numPr>
      </w:pPr>
      <w:r w:rsidRPr="00C4262B">
        <w:t>Mulighet for rapporter med statistikk for bruken av trallen</w:t>
      </w:r>
    </w:p>
    <w:p w14:paraId="75125781" w14:textId="3AF0A7FB" w:rsidR="00AC513C" w:rsidRPr="00C4262B" w:rsidRDefault="00AC513C" w:rsidP="00F82C83">
      <w:pPr>
        <w:pStyle w:val="Listeavsnitt"/>
        <w:numPr>
          <w:ilvl w:val="0"/>
          <w:numId w:val="2"/>
        </w:numPr>
      </w:pPr>
      <w:r>
        <w:t>Er det mulig for IKT selskapet å koble til API til programvaren/medisinskuffene?</w:t>
      </w:r>
    </w:p>
    <w:p w14:paraId="4100CD3D" w14:textId="76F0C0EE" w:rsidR="007930C4" w:rsidRPr="00C4262B" w:rsidRDefault="007930C4" w:rsidP="00C4262B">
      <w:pPr>
        <w:pStyle w:val="Listeavsnitt"/>
        <w:numPr>
          <w:ilvl w:val="0"/>
          <w:numId w:val="2"/>
        </w:numPr>
      </w:pPr>
      <w:r w:rsidRPr="00C4262B">
        <w:t>Overvåkning av batteri på trallen og levetid på batteri</w:t>
      </w:r>
      <w:r w:rsidR="002D0135">
        <w:t xml:space="preserve"> i programvare</w:t>
      </w:r>
    </w:p>
    <w:p w14:paraId="4F128182" w14:textId="2282592A" w:rsidR="002D79A7" w:rsidRDefault="007E6EF5" w:rsidP="00DC501E">
      <w:pPr>
        <w:pStyle w:val="Listeavsnitt"/>
        <w:numPr>
          <w:ilvl w:val="0"/>
          <w:numId w:val="2"/>
        </w:numPr>
      </w:pPr>
      <w:r w:rsidRPr="00C4262B">
        <w:t xml:space="preserve">Service og </w:t>
      </w:r>
      <w:r w:rsidR="00BF2E86" w:rsidRPr="00C4262B">
        <w:t>vedlikehold</w:t>
      </w:r>
      <w:r w:rsidRPr="00C4262B">
        <w:t xml:space="preserve"> av programvare skal være </w:t>
      </w:r>
      <w:r w:rsidR="00930531" w:rsidRPr="00C4262B">
        <w:t>inkludert i</w:t>
      </w:r>
      <w:r w:rsidRPr="00C4262B">
        <w:t xml:space="preserve"> pris ved kjøp </w:t>
      </w:r>
      <w:r w:rsidR="00BC1A86" w:rsidRPr="00C4262B">
        <w:t>av tralle</w:t>
      </w:r>
      <w:r w:rsidR="00F641EC" w:rsidRPr="00C4262B">
        <w:t xml:space="preserve"> og</w:t>
      </w:r>
      <w:r w:rsidR="006B72E0">
        <w:t xml:space="preserve"> vare like lenge som estimert levetid</w:t>
      </w:r>
      <w:r w:rsidR="00F641EC" w:rsidRPr="00C4262B">
        <w:t>.</w:t>
      </w:r>
    </w:p>
    <w:p w14:paraId="10ECE544" w14:textId="0276F891" w:rsidR="00DD5543" w:rsidRDefault="006B72E0" w:rsidP="00DD5543">
      <w:pPr>
        <w:pStyle w:val="Listeavsnitt"/>
        <w:numPr>
          <w:ilvl w:val="1"/>
          <w:numId w:val="2"/>
        </w:numPr>
      </w:pPr>
      <w:r>
        <w:t xml:space="preserve">Det </w:t>
      </w:r>
      <w:r w:rsidR="008D3D2F">
        <w:t xml:space="preserve">vil bli benyttet SSA-V i avtalen. </w:t>
      </w:r>
    </w:p>
    <w:p w14:paraId="097C840D" w14:textId="721D013B" w:rsidR="00CF7B7D" w:rsidRDefault="00CF7B7D" w:rsidP="00DC501E">
      <w:pPr>
        <w:pStyle w:val="Listeavsnitt"/>
        <w:numPr>
          <w:ilvl w:val="0"/>
          <w:numId w:val="2"/>
        </w:numPr>
      </w:pPr>
      <w:r>
        <w:t xml:space="preserve">Hva er estimert levetid på </w:t>
      </w:r>
      <w:r w:rsidR="00570D77">
        <w:t>trallen?</w:t>
      </w:r>
    </w:p>
    <w:p w14:paraId="540724EF" w14:textId="59EE254F" w:rsidR="00570D77" w:rsidRDefault="00570D77" w:rsidP="00DC501E">
      <w:pPr>
        <w:pStyle w:val="Listeavsnitt"/>
        <w:numPr>
          <w:ilvl w:val="0"/>
          <w:numId w:val="2"/>
        </w:numPr>
      </w:pPr>
      <w:r w:rsidRPr="00570D77">
        <w:t xml:space="preserve">Hvor lang er leveringstid </w:t>
      </w:r>
      <w:r w:rsidR="00DD5543">
        <w:t xml:space="preserve">er det </w:t>
      </w:r>
      <w:r w:rsidRPr="00570D77">
        <w:t xml:space="preserve">på </w:t>
      </w:r>
      <w:r w:rsidR="002871E3" w:rsidRPr="00570D77">
        <w:t>erstatnings</w:t>
      </w:r>
      <w:r w:rsidRPr="00570D77">
        <w:t xml:space="preserve">nøkkel til skuffene hvis den forsvinner. Eventuelt hva er rutinene til leverandør rundt dette? </w:t>
      </w:r>
    </w:p>
    <w:p w14:paraId="42F321EC" w14:textId="77777777" w:rsidR="00E87E4B" w:rsidRDefault="00570D77" w:rsidP="00DC501E">
      <w:pPr>
        <w:pStyle w:val="Listeavsnitt"/>
        <w:numPr>
          <w:ilvl w:val="0"/>
          <w:numId w:val="2"/>
        </w:numPr>
      </w:pPr>
      <w:r>
        <w:t>Hva er leveringstid</w:t>
      </w:r>
      <w:r w:rsidR="008F17A5">
        <w:t xml:space="preserve"> </w:t>
      </w:r>
      <w:r w:rsidR="008F17A5" w:rsidRPr="008F17A5">
        <w:t xml:space="preserve">for å få tilsendt reservekassetter og skuffer når det er mye utskifting på dette? </w:t>
      </w:r>
    </w:p>
    <w:p w14:paraId="70E8C9E3" w14:textId="79A6CA2E" w:rsidR="00570D77" w:rsidRPr="00DC501E" w:rsidRDefault="008F17A5" w:rsidP="00E87E4B">
      <w:pPr>
        <w:pStyle w:val="Listeavsnitt"/>
        <w:numPr>
          <w:ilvl w:val="1"/>
          <w:numId w:val="2"/>
        </w:numPr>
      </w:pPr>
      <w:r w:rsidRPr="008F17A5">
        <w:t>Har leverandør et lager av reservekassetter/skuffer</w:t>
      </w:r>
      <w:r w:rsidR="006D7186">
        <w:t xml:space="preserve"> i Norge? </w:t>
      </w:r>
    </w:p>
    <w:p w14:paraId="65052491" w14:textId="77777777" w:rsidR="00FE4972" w:rsidRPr="00930531" w:rsidRDefault="00FE4972" w:rsidP="00985733">
      <w:pPr>
        <w:pStyle w:val="Overskrift1"/>
      </w:pPr>
      <w:r w:rsidRPr="00930531">
        <w:t xml:space="preserve">Påmelding og spørsmål </w:t>
      </w:r>
    </w:p>
    <w:p w14:paraId="1158C60A" w14:textId="3B9ECCD3" w:rsidR="00FE4972" w:rsidRDefault="00FE4972" w:rsidP="00634149">
      <w:r w:rsidRPr="00930531">
        <w:t xml:space="preserve">Påmelding eller spørsmål til markedsdialogen foretas i </w:t>
      </w:r>
      <w:proofErr w:type="spellStart"/>
      <w:r w:rsidR="00DC501E">
        <w:t>Ivalua’s</w:t>
      </w:r>
      <w:proofErr w:type="spellEnd"/>
      <w:r w:rsidRPr="00930531">
        <w:t xml:space="preserve"> kommunikasjonsmodul. </w:t>
      </w:r>
    </w:p>
    <w:p w14:paraId="761C33B9" w14:textId="77777777" w:rsidR="002871E3" w:rsidRPr="00930531" w:rsidRDefault="002871E3" w:rsidP="002871E3">
      <w:r>
        <w:t>Ber interessent om å oppgi: Firma, antall deltagere og epostadresse til deltagere.</w:t>
      </w:r>
    </w:p>
    <w:p w14:paraId="15B22EAC" w14:textId="77777777" w:rsidR="00FE4972" w:rsidRPr="00930531" w:rsidRDefault="00FE4972" w:rsidP="00634149">
      <w:r w:rsidRPr="00930531">
        <w:t xml:space="preserve"> </w:t>
      </w:r>
    </w:p>
    <w:p w14:paraId="5B8E75FF" w14:textId="753C3947" w:rsidR="00FE4972" w:rsidRPr="00930531" w:rsidRDefault="00FE4972" w:rsidP="00634149">
      <w:r w:rsidRPr="00930531">
        <w:t xml:space="preserve">Med vennlig hilsen  </w:t>
      </w:r>
    </w:p>
    <w:p w14:paraId="36A2F088" w14:textId="230E7255" w:rsidR="00512B3B" w:rsidRPr="00930531" w:rsidRDefault="00002E9B" w:rsidP="008F2B11">
      <w:r w:rsidRPr="00930531">
        <w:t>Mattias Nygaard</w:t>
      </w:r>
      <w:r w:rsidR="00FE4972" w:rsidRPr="00930531">
        <w:t xml:space="preserve"> </w:t>
      </w:r>
      <w:r w:rsidR="00FE4972" w:rsidRPr="00930531">
        <w:br/>
        <w:t>Leder anskaffelse, Sykehusinnkjøp HF</w:t>
      </w:r>
    </w:p>
    <w:sectPr w:rsidR="00512B3B" w:rsidRPr="00930531"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B5C8" w14:textId="77777777" w:rsidR="00E863F4" w:rsidRDefault="00E863F4" w:rsidP="008A6B54">
      <w:pPr>
        <w:spacing w:after="0" w:line="240" w:lineRule="auto"/>
      </w:pPr>
      <w:r>
        <w:separator/>
      </w:r>
    </w:p>
  </w:endnote>
  <w:endnote w:type="continuationSeparator" w:id="0">
    <w:p w14:paraId="4D41F846" w14:textId="77777777" w:rsidR="00E863F4" w:rsidRDefault="00E863F4" w:rsidP="008A6B54">
      <w:pPr>
        <w:spacing w:after="0" w:line="240" w:lineRule="auto"/>
      </w:pPr>
      <w:r>
        <w:continuationSeparator/>
      </w:r>
    </w:p>
  </w:endnote>
  <w:endnote w:type="continuationNotice" w:id="1">
    <w:p w14:paraId="4DCA0276" w14:textId="77777777" w:rsidR="00E863F4" w:rsidRDefault="00E86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1C8ADC10"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E12E5C"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EBC6565"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3AB6D2D"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291BC5" w14:textId="4632A529" w:rsidR="0001190D" w:rsidRPr="00BD5AA6" w:rsidRDefault="00FE4972" w:rsidP="0001190D">
          <w:pPr>
            <w:pStyle w:val="Bunntekst"/>
            <w:rPr>
              <w:b w:val="0"/>
              <w:bCs/>
              <w:color w:val="003087" w:themeColor="text2"/>
              <w:sz w:val="18"/>
              <w:szCs w:val="18"/>
            </w:rPr>
          </w:pPr>
          <w:r w:rsidRPr="00FE4972">
            <w:rPr>
              <w:b w:val="0"/>
              <w:bCs/>
              <w:color w:val="003087" w:themeColor="text2"/>
              <w:sz w:val="18"/>
              <w:szCs w:val="18"/>
            </w:rPr>
            <w:t xml:space="preserve">Invitasjon til markedsdialog, versjon </w:t>
          </w:r>
          <w:r w:rsidR="009C0029">
            <w:rPr>
              <w:b w:val="0"/>
              <w:bCs/>
              <w:color w:val="003087" w:themeColor="text2"/>
              <w:sz w:val="18"/>
              <w:szCs w:val="18"/>
            </w:rPr>
            <w:t>12</w:t>
          </w:r>
          <w:r w:rsidRPr="00FE4972">
            <w:rPr>
              <w:b w:val="0"/>
              <w:bCs/>
              <w:color w:val="003087" w:themeColor="text2"/>
              <w:sz w:val="18"/>
              <w:szCs w:val="18"/>
            </w:rPr>
            <w:t>-202</w:t>
          </w:r>
          <w:r w:rsidR="004D5500">
            <w:rPr>
              <w:b w:val="0"/>
              <w:bCs/>
              <w:color w:val="003087" w:themeColor="text2"/>
              <w:sz w:val="18"/>
              <w:szCs w:val="18"/>
            </w:rPr>
            <w:t>5</w:t>
          </w:r>
        </w:p>
      </w:tc>
      <w:tc>
        <w:tcPr>
          <w:tcW w:w="2500" w:type="pct"/>
          <w:shd w:val="clear" w:color="auto" w:fill="auto"/>
        </w:tcPr>
        <w:p w14:paraId="421B12C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8822E1"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10FA6AF"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CC08FB4"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255CFC0"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1C7C531"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07A4850" w14:textId="5B6B2A97" w:rsidR="004F084A" w:rsidRPr="00FE4972" w:rsidRDefault="00FE4972" w:rsidP="004F084A">
          <w:pPr>
            <w:pStyle w:val="Bunntekst"/>
            <w:rPr>
              <w:b w:val="0"/>
              <w:color w:val="003087" w:themeColor="text2"/>
              <w:sz w:val="18"/>
              <w:szCs w:val="18"/>
            </w:rPr>
          </w:pPr>
          <w:r w:rsidRPr="00FE4972">
            <w:rPr>
              <w:b w:val="0"/>
              <w:bCs/>
              <w:color w:val="003087" w:themeColor="text2"/>
              <w:sz w:val="18"/>
              <w:szCs w:val="18"/>
            </w:rPr>
            <w:t>Invitasjon til markedsdialog</w:t>
          </w:r>
          <w:r>
            <w:rPr>
              <w:b w:val="0"/>
              <w:bCs/>
              <w:color w:val="003087" w:themeColor="text2"/>
              <w:sz w:val="18"/>
              <w:szCs w:val="18"/>
            </w:rPr>
            <w:t>,</w:t>
          </w:r>
          <w:r>
            <w:rPr>
              <w:bCs/>
              <w:color w:val="003087" w:themeColor="text2"/>
              <w:sz w:val="18"/>
              <w:szCs w:val="18"/>
            </w:rPr>
            <w:t xml:space="preserve"> </w:t>
          </w:r>
          <w:r>
            <w:rPr>
              <w:b w:val="0"/>
              <w:color w:val="003087" w:themeColor="text2"/>
              <w:sz w:val="18"/>
              <w:szCs w:val="18"/>
            </w:rPr>
            <w:t xml:space="preserve">versjon </w:t>
          </w:r>
          <w:r w:rsidR="009C0029">
            <w:rPr>
              <w:b w:val="0"/>
              <w:color w:val="003087" w:themeColor="text2"/>
              <w:sz w:val="18"/>
              <w:szCs w:val="18"/>
            </w:rPr>
            <w:t>12</w:t>
          </w:r>
          <w:r>
            <w:rPr>
              <w:b w:val="0"/>
              <w:color w:val="003087" w:themeColor="text2"/>
              <w:sz w:val="18"/>
              <w:szCs w:val="18"/>
            </w:rPr>
            <w:t>-202</w:t>
          </w:r>
          <w:r w:rsidR="004D5500">
            <w:rPr>
              <w:b w:val="0"/>
              <w:color w:val="003087" w:themeColor="text2"/>
              <w:sz w:val="18"/>
              <w:szCs w:val="18"/>
            </w:rPr>
            <w:t>5</w:t>
          </w:r>
        </w:p>
      </w:tc>
      <w:tc>
        <w:tcPr>
          <w:tcW w:w="2500" w:type="pct"/>
          <w:shd w:val="clear" w:color="auto" w:fill="auto"/>
        </w:tcPr>
        <w:p w14:paraId="7E34FC80"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77E4CB07"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E7BE6" w14:textId="77777777" w:rsidR="00E863F4" w:rsidRDefault="00E863F4" w:rsidP="008A6B54">
      <w:pPr>
        <w:spacing w:after="0" w:line="240" w:lineRule="auto"/>
      </w:pPr>
      <w:r>
        <w:separator/>
      </w:r>
    </w:p>
  </w:footnote>
  <w:footnote w:type="continuationSeparator" w:id="0">
    <w:p w14:paraId="7B0101EC" w14:textId="77777777" w:rsidR="00E863F4" w:rsidRDefault="00E863F4" w:rsidP="008A6B54">
      <w:pPr>
        <w:spacing w:after="0" w:line="240" w:lineRule="auto"/>
      </w:pPr>
      <w:r>
        <w:continuationSeparator/>
      </w:r>
    </w:p>
  </w:footnote>
  <w:footnote w:type="continuationNotice" w:id="1">
    <w:p w14:paraId="3AA154BA" w14:textId="77777777" w:rsidR="00E863F4" w:rsidRDefault="00E863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CF05" w14:textId="77777777" w:rsidR="008A6B54" w:rsidRDefault="004F084A">
    <w:pPr>
      <w:pStyle w:val="Topptekst"/>
    </w:pPr>
    <w:r>
      <w:rPr>
        <w:noProof/>
      </w:rPr>
      <w:drawing>
        <wp:anchor distT="0" distB="0" distL="114300" distR="114300" simplePos="0" relativeHeight="251658241" behindDoc="1" locked="0" layoutInCell="1" allowOverlap="1" wp14:anchorId="7449FF40" wp14:editId="55D23FB2">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9A73" w14:textId="19147997"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8240" behindDoc="1" locked="0" layoutInCell="1" allowOverlap="1" wp14:anchorId="7DE27CD5" wp14:editId="74DBEA2B">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2F348F" w:rsidRPr="002F348F">
      <w:t xml:space="preserve"> </w:t>
    </w:r>
    <w:r w:rsidR="002F348F" w:rsidRPr="002F348F">
      <w:rPr>
        <w:sz w:val="18"/>
        <w:szCs w:val="18"/>
      </w:rPr>
      <w:t>202</w:t>
    </w:r>
    <w:r w:rsidR="0023448D">
      <w:rPr>
        <w:sz w:val="18"/>
        <w:szCs w:val="18"/>
      </w:rPr>
      <w:t>6</w:t>
    </w:r>
    <w:r w:rsidR="002F348F" w:rsidRPr="002F348F">
      <w:rPr>
        <w:sz w:val="18"/>
        <w:szCs w:val="18"/>
      </w:rPr>
      <w:t>/</w:t>
    </w:r>
    <w:r w:rsidR="00945F25">
      <w:rPr>
        <w:sz w:val="18"/>
        <w:szCs w:val="18"/>
      </w:rPr>
      <w:t>91249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5D52F7"/>
    <w:multiLevelType w:val="hybridMultilevel"/>
    <w:tmpl w:val="E680699C"/>
    <w:lvl w:ilvl="0" w:tplc="4272A336">
      <w:start w:val="45"/>
      <w:numFmt w:val="bullet"/>
      <w:lvlText w:val="-"/>
      <w:lvlJc w:val="left"/>
      <w:pPr>
        <w:ind w:left="1800" w:hanging="360"/>
      </w:pPr>
      <w:rPr>
        <w:rFonts w:ascii="Calibri" w:eastAsiaTheme="minorHAnsi" w:hAnsi="Calibri" w:cs="Calibri"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1" w15:restartNumberingAfterBreak="0">
    <w:nsid w:val="719656DA"/>
    <w:multiLevelType w:val="hybridMultilevel"/>
    <w:tmpl w:val="644667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8814B31"/>
    <w:multiLevelType w:val="hybridMultilevel"/>
    <w:tmpl w:val="A9104C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5847981">
    <w:abstractNumId w:val="1"/>
  </w:num>
  <w:num w:numId="2" w16cid:durableId="71125501">
    <w:abstractNumId w:val="2"/>
  </w:num>
  <w:num w:numId="3" w16cid:durableId="1841001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72"/>
    <w:rsid w:val="000007A2"/>
    <w:rsid w:val="00002E9B"/>
    <w:rsid w:val="000065E9"/>
    <w:rsid w:val="00011720"/>
    <w:rsid w:val="0001190D"/>
    <w:rsid w:val="000168C9"/>
    <w:rsid w:val="000169B0"/>
    <w:rsid w:val="00023835"/>
    <w:rsid w:val="00040B8C"/>
    <w:rsid w:val="000458EE"/>
    <w:rsid w:val="00045C2F"/>
    <w:rsid w:val="00052716"/>
    <w:rsid w:val="00057F0D"/>
    <w:rsid w:val="00061D42"/>
    <w:rsid w:val="00066FAD"/>
    <w:rsid w:val="00083FDA"/>
    <w:rsid w:val="00090D6A"/>
    <w:rsid w:val="0009770E"/>
    <w:rsid w:val="000A0F5C"/>
    <w:rsid w:val="000A6115"/>
    <w:rsid w:val="000B2D88"/>
    <w:rsid w:val="000B5668"/>
    <w:rsid w:val="000D1980"/>
    <w:rsid w:val="000E3D69"/>
    <w:rsid w:val="000F11A5"/>
    <w:rsid w:val="000F3FEE"/>
    <w:rsid w:val="00105DBD"/>
    <w:rsid w:val="001072A6"/>
    <w:rsid w:val="001103CC"/>
    <w:rsid w:val="0011198A"/>
    <w:rsid w:val="00132A0A"/>
    <w:rsid w:val="00143165"/>
    <w:rsid w:val="001457DD"/>
    <w:rsid w:val="00147056"/>
    <w:rsid w:val="00147C62"/>
    <w:rsid w:val="001548C9"/>
    <w:rsid w:val="00154D76"/>
    <w:rsid w:val="00157D0F"/>
    <w:rsid w:val="0016027A"/>
    <w:rsid w:val="00161F5F"/>
    <w:rsid w:val="00163440"/>
    <w:rsid w:val="00172E83"/>
    <w:rsid w:val="00174C26"/>
    <w:rsid w:val="001773B8"/>
    <w:rsid w:val="00181589"/>
    <w:rsid w:val="001A1472"/>
    <w:rsid w:val="001B1016"/>
    <w:rsid w:val="001D719E"/>
    <w:rsid w:val="001D7E9E"/>
    <w:rsid w:val="001E28A4"/>
    <w:rsid w:val="001F1882"/>
    <w:rsid w:val="001F5317"/>
    <w:rsid w:val="002059FF"/>
    <w:rsid w:val="00213DB3"/>
    <w:rsid w:val="00220074"/>
    <w:rsid w:val="00227D8F"/>
    <w:rsid w:val="0023448D"/>
    <w:rsid w:val="00234B11"/>
    <w:rsid w:val="00254CBD"/>
    <w:rsid w:val="00260083"/>
    <w:rsid w:val="00261815"/>
    <w:rsid w:val="00264ACA"/>
    <w:rsid w:val="002675F8"/>
    <w:rsid w:val="00267C78"/>
    <w:rsid w:val="002808CD"/>
    <w:rsid w:val="002871E3"/>
    <w:rsid w:val="002914FD"/>
    <w:rsid w:val="002A2136"/>
    <w:rsid w:val="002C03B4"/>
    <w:rsid w:val="002C4145"/>
    <w:rsid w:val="002C5C80"/>
    <w:rsid w:val="002D0135"/>
    <w:rsid w:val="002D2B82"/>
    <w:rsid w:val="002D33F1"/>
    <w:rsid w:val="002D79A7"/>
    <w:rsid w:val="002E0CCE"/>
    <w:rsid w:val="002E7185"/>
    <w:rsid w:val="002F21B1"/>
    <w:rsid w:val="002F348F"/>
    <w:rsid w:val="00311005"/>
    <w:rsid w:val="00314D5B"/>
    <w:rsid w:val="003243D5"/>
    <w:rsid w:val="00334A6D"/>
    <w:rsid w:val="00342F8B"/>
    <w:rsid w:val="0036131A"/>
    <w:rsid w:val="00365BA6"/>
    <w:rsid w:val="00366B67"/>
    <w:rsid w:val="003705F4"/>
    <w:rsid w:val="00370E10"/>
    <w:rsid w:val="003800A9"/>
    <w:rsid w:val="0038292C"/>
    <w:rsid w:val="00390A02"/>
    <w:rsid w:val="003972E4"/>
    <w:rsid w:val="003A164E"/>
    <w:rsid w:val="003A7D7B"/>
    <w:rsid w:val="003B226F"/>
    <w:rsid w:val="003C082B"/>
    <w:rsid w:val="003C7810"/>
    <w:rsid w:val="003C78FC"/>
    <w:rsid w:val="003D367C"/>
    <w:rsid w:val="003D3F41"/>
    <w:rsid w:val="003E1D6D"/>
    <w:rsid w:val="003E7A07"/>
    <w:rsid w:val="003F30B4"/>
    <w:rsid w:val="003F57B5"/>
    <w:rsid w:val="00400A8F"/>
    <w:rsid w:val="00402EAE"/>
    <w:rsid w:val="00421342"/>
    <w:rsid w:val="004226B0"/>
    <w:rsid w:val="0043117A"/>
    <w:rsid w:val="0043533D"/>
    <w:rsid w:val="0045560F"/>
    <w:rsid w:val="00462965"/>
    <w:rsid w:val="00462A91"/>
    <w:rsid w:val="0047732F"/>
    <w:rsid w:val="004803C2"/>
    <w:rsid w:val="00486A77"/>
    <w:rsid w:val="00493351"/>
    <w:rsid w:val="00493F7E"/>
    <w:rsid w:val="004A3F76"/>
    <w:rsid w:val="004B54E4"/>
    <w:rsid w:val="004C0970"/>
    <w:rsid w:val="004C2654"/>
    <w:rsid w:val="004D509B"/>
    <w:rsid w:val="004D5500"/>
    <w:rsid w:val="004E6E6F"/>
    <w:rsid w:val="004F084A"/>
    <w:rsid w:val="004F2C76"/>
    <w:rsid w:val="004F4128"/>
    <w:rsid w:val="005023C3"/>
    <w:rsid w:val="005066BE"/>
    <w:rsid w:val="00512B3B"/>
    <w:rsid w:val="00522354"/>
    <w:rsid w:val="00525DB2"/>
    <w:rsid w:val="00536B90"/>
    <w:rsid w:val="00542CC5"/>
    <w:rsid w:val="005442ED"/>
    <w:rsid w:val="00546CC3"/>
    <w:rsid w:val="00551A56"/>
    <w:rsid w:val="005554F2"/>
    <w:rsid w:val="005703FD"/>
    <w:rsid w:val="00570D77"/>
    <w:rsid w:val="005A0B68"/>
    <w:rsid w:val="005A79E3"/>
    <w:rsid w:val="005B4CBD"/>
    <w:rsid w:val="005C1148"/>
    <w:rsid w:val="005E3FC0"/>
    <w:rsid w:val="005E61C2"/>
    <w:rsid w:val="005F447E"/>
    <w:rsid w:val="005F5862"/>
    <w:rsid w:val="006002BA"/>
    <w:rsid w:val="00605A44"/>
    <w:rsid w:val="00605D9A"/>
    <w:rsid w:val="00611BEC"/>
    <w:rsid w:val="0064644D"/>
    <w:rsid w:val="006522FF"/>
    <w:rsid w:val="00665491"/>
    <w:rsid w:val="00670BC3"/>
    <w:rsid w:val="0067497E"/>
    <w:rsid w:val="006776FB"/>
    <w:rsid w:val="00682CD5"/>
    <w:rsid w:val="0068307A"/>
    <w:rsid w:val="006837C3"/>
    <w:rsid w:val="00685BAE"/>
    <w:rsid w:val="00693A18"/>
    <w:rsid w:val="006A7535"/>
    <w:rsid w:val="006B2583"/>
    <w:rsid w:val="006B72E0"/>
    <w:rsid w:val="006D10FA"/>
    <w:rsid w:val="006D58C2"/>
    <w:rsid w:val="006D7186"/>
    <w:rsid w:val="006E2A1A"/>
    <w:rsid w:val="006F312A"/>
    <w:rsid w:val="0070240D"/>
    <w:rsid w:val="00723B19"/>
    <w:rsid w:val="00741A18"/>
    <w:rsid w:val="007422B7"/>
    <w:rsid w:val="0074485D"/>
    <w:rsid w:val="00752B5E"/>
    <w:rsid w:val="0076237F"/>
    <w:rsid w:val="0076741B"/>
    <w:rsid w:val="007706B8"/>
    <w:rsid w:val="00770977"/>
    <w:rsid w:val="00771457"/>
    <w:rsid w:val="00774401"/>
    <w:rsid w:val="007769E7"/>
    <w:rsid w:val="00781CA7"/>
    <w:rsid w:val="00785BD6"/>
    <w:rsid w:val="007930C4"/>
    <w:rsid w:val="007A00CB"/>
    <w:rsid w:val="007A27F9"/>
    <w:rsid w:val="007A331F"/>
    <w:rsid w:val="007A6317"/>
    <w:rsid w:val="007D00AD"/>
    <w:rsid w:val="007E6EF5"/>
    <w:rsid w:val="007F0A39"/>
    <w:rsid w:val="007F13FF"/>
    <w:rsid w:val="007F1EB6"/>
    <w:rsid w:val="007F365B"/>
    <w:rsid w:val="00805FA3"/>
    <w:rsid w:val="0081186E"/>
    <w:rsid w:val="008152A3"/>
    <w:rsid w:val="0082344F"/>
    <w:rsid w:val="00824504"/>
    <w:rsid w:val="00825E72"/>
    <w:rsid w:val="0084390D"/>
    <w:rsid w:val="008461F4"/>
    <w:rsid w:val="00850F4C"/>
    <w:rsid w:val="008655B2"/>
    <w:rsid w:val="0087088E"/>
    <w:rsid w:val="00884491"/>
    <w:rsid w:val="008867B5"/>
    <w:rsid w:val="008961BF"/>
    <w:rsid w:val="008A1521"/>
    <w:rsid w:val="008A6B54"/>
    <w:rsid w:val="008A7C18"/>
    <w:rsid w:val="008B374F"/>
    <w:rsid w:val="008C009A"/>
    <w:rsid w:val="008D3D2F"/>
    <w:rsid w:val="008E67B1"/>
    <w:rsid w:val="008F17A5"/>
    <w:rsid w:val="008F2B11"/>
    <w:rsid w:val="0090630A"/>
    <w:rsid w:val="00907B33"/>
    <w:rsid w:val="00912813"/>
    <w:rsid w:val="00914837"/>
    <w:rsid w:val="009176C2"/>
    <w:rsid w:val="00917F8D"/>
    <w:rsid w:val="0092348A"/>
    <w:rsid w:val="00926BFD"/>
    <w:rsid w:val="00930531"/>
    <w:rsid w:val="009329FB"/>
    <w:rsid w:val="00945F25"/>
    <w:rsid w:val="00947C3F"/>
    <w:rsid w:val="00956D5C"/>
    <w:rsid w:val="00966095"/>
    <w:rsid w:val="00972E87"/>
    <w:rsid w:val="00985733"/>
    <w:rsid w:val="009859B3"/>
    <w:rsid w:val="00996F23"/>
    <w:rsid w:val="009A3CF6"/>
    <w:rsid w:val="009A3E11"/>
    <w:rsid w:val="009A44C0"/>
    <w:rsid w:val="009B4D02"/>
    <w:rsid w:val="009C0029"/>
    <w:rsid w:val="009C7E5D"/>
    <w:rsid w:val="009F6370"/>
    <w:rsid w:val="009F716A"/>
    <w:rsid w:val="009F7F53"/>
    <w:rsid w:val="00A02CB5"/>
    <w:rsid w:val="00A13B9A"/>
    <w:rsid w:val="00A170EA"/>
    <w:rsid w:val="00A174A5"/>
    <w:rsid w:val="00A2477D"/>
    <w:rsid w:val="00A659C6"/>
    <w:rsid w:val="00A66891"/>
    <w:rsid w:val="00A744F9"/>
    <w:rsid w:val="00A91563"/>
    <w:rsid w:val="00AA1257"/>
    <w:rsid w:val="00AA1652"/>
    <w:rsid w:val="00AB38F6"/>
    <w:rsid w:val="00AC513C"/>
    <w:rsid w:val="00AD3D3E"/>
    <w:rsid w:val="00AD665E"/>
    <w:rsid w:val="00AE3326"/>
    <w:rsid w:val="00AE3BC9"/>
    <w:rsid w:val="00AF4E09"/>
    <w:rsid w:val="00B00005"/>
    <w:rsid w:val="00B02FFB"/>
    <w:rsid w:val="00B254A8"/>
    <w:rsid w:val="00B30A4F"/>
    <w:rsid w:val="00B5063D"/>
    <w:rsid w:val="00B5338D"/>
    <w:rsid w:val="00B57BB4"/>
    <w:rsid w:val="00B656CC"/>
    <w:rsid w:val="00B7246F"/>
    <w:rsid w:val="00B76445"/>
    <w:rsid w:val="00B812AD"/>
    <w:rsid w:val="00BA29DD"/>
    <w:rsid w:val="00BB29F7"/>
    <w:rsid w:val="00BB68EF"/>
    <w:rsid w:val="00BC1A86"/>
    <w:rsid w:val="00BC3816"/>
    <w:rsid w:val="00BC7511"/>
    <w:rsid w:val="00BD5AA6"/>
    <w:rsid w:val="00BF2E86"/>
    <w:rsid w:val="00C0352F"/>
    <w:rsid w:val="00C047CC"/>
    <w:rsid w:val="00C07BFE"/>
    <w:rsid w:val="00C37AEC"/>
    <w:rsid w:val="00C4262B"/>
    <w:rsid w:val="00C503CA"/>
    <w:rsid w:val="00C53F55"/>
    <w:rsid w:val="00C53F8E"/>
    <w:rsid w:val="00C645D7"/>
    <w:rsid w:val="00C65D51"/>
    <w:rsid w:val="00C7028E"/>
    <w:rsid w:val="00C74A63"/>
    <w:rsid w:val="00C80220"/>
    <w:rsid w:val="00C927D2"/>
    <w:rsid w:val="00C95471"/>
    <w:rsid w:val="00C958E9"/>
    <w:rsid w:val="00CA25EE"/>
    <w:rsid w:val="00CB354A"/>
    <w:rsid w:val="00CC0A86"/>
    <w:rsid w:val="00CC0CDA"/>
    <w:rsid w:val="00CE7CBE"/>
    <w:rsid w:val="00CF6B28"/>
    <w:rsid w:val="00CF7B7D"/>
    <w:rsid w:val="00D0725C"/>
    <w:rsid w:val="00D0738E"/>
    <w:rsid w:val="00D25402"/>
    <w:rsid w:val="00D3573C"/>
    <w:rsid w:val="00D372C4"/>
    <w:rsid w:val="00D42F8E"/>
    <w:rsid w:val="00D46B96"/>
    <w:rsid w:val="00D549FA"/>
    <w:rsid w:val="00D60283"/>
    <w:rsid w:val="00D758FB"/>
    <w:rsid w:val="00D869B4"/>
    <w:rsid w:val="00DA69F4"/>
    <w:rsid w:val="00DC25C5"/>
    <w:rsid w:val="00DC469E"/>
    <w:rsid w:val="00DC501E"/>
    <w:rsid w:val="00DD46B8"/>
    <w:rsid w:val="00DD5543"/>
    <w:rsid w:val="00DD78F1"/>
    <w:rsid w:val="00DE3A8B"/>
    <w:rsid w:val="00DE5CE5"/>
    <w:rsid w:val="00DE616E"/>
    <w:rsid w:val="00E06619"/>
    <w:rsid w:val="00E26A25"/>
    <w:rsid w:val="00E3138E"/>
    <w:rsid w:val="00E45550"/>
    <w:rsid w:val="00E61807"/>
    <w:rsid w:val="00E770B7"/>
    <w:rsid w:val="00E83BC3"/>
    <w:rsid w:val="00E84760"/>
    <w:rsid w:val="00E85B62"/>
    <w:rsid w:val="00E85F0A"/>
    <w:rsid w:val="00E863F4"/>
    <w:rsid w:val="00E87E4B"/>
    <w:rsid w:val="00EA1C82"/>
    <w:rsid w:val="00EA45CB"/>
    <w:rsid w:val="00EB13E8"/>
    <w:rsid w:val="00EB1A8A"/>
    <w:rsid w:val="00EB43BF"/>
    <w:rsid w:val="00EB5F17"/>
    <w:rsid w:val="00EB6B0C"/>
    <w:rsid w:val="00ED29B3"/>
    <w:rsid w:val="00ED458E"/>
    <w:rsid w:val="00ED5001"/>
    <w:rsid w:val="00EE3006"/>
    <w:rsid w:val="00EE3681"/>
    <w:rsid w:val="00EE5D14"/>
    <w:rsid w:val="00EF25F9"/>
    <w:rsid w:val="00F139BA"/>
    <w:rsid w:val="00F141F6"/>
    <w:rsid w:val="00F22DA7"/>
    <w:rsid w:val="00F2563C"/>
    <w:rsid w:val="00F300FC"/>
    <w:rsid w:val="00F3117C"/>
    <w:rsid w:val="00F31B5A"/>
    <w:rsid w:val="00F3344C"/>
    <w:rsid w:val="00F4003A"/>
    <w:rsid w:val="00F44F51"/>
    <w:rsid w:val="00F604BA"/>
    <w:rsid w:val="00F641EC"/>
    <w:rsid w:val="00F64A4E"/>
    <w:rsid w:val="00F6667E"/>
    <w:rsid w:val="00F81AFD"/>
    <w:rsid w:val="00FA08E7"/>
    <w:rsid w:val="00FA0941"/>
    <w:rsid w:val="00FA1CD0"/>
    <w:rsid w:val="00FA5260"/>
    <w:rsid w:val="00FB77E2"/>
    <w:rsid w:val="00FD6AD8"/>
    <w:rsid w:val="00FE4972"/>
    <w:rsid w:val="047EF7B4"/>
    <w:rsid w:val="0657654B"/>
    <w:rsid w:val="17AD8D0D"/>
    <w:rsid w:val="1CDB73C2"/>
    <w:rsid w:val="1F24DB00"/>
    <w:rsid w:val="24A73C67"/>
    <w:rsid w:val="2A3864C8"/>
    <w:rsid w:val="2F4E5FBF"/>
    <w:rsid w:val="350DBB7C"/>
    <w:rsid w:val="355E7698"/>
    <w:rsid w:val="35733E1D"/>
    <w:rsid w:val="41E451E5"/>
    <w:rsid w:val="469B0208"/>
    <w:rsid w:val="488B3651"/>
    <w:rsid w:val="4A6DFA1B"/>
    <w:rsid w:val="4D16E791"/>
    <w:rsid w:val="536BF298"/>
    <w:rsid w:val="5B7746FC"/>
    <w:rsid w:val="5F68E142"/>
    <w:rsid w:val="63F66B31"/>
    <w:rsid w:val="6A88FE73"/>
    <w:rsid w:val="6DD70992"/>
    <w:rsid w:val="75B4F547"/>
    <w:rsid w:val="76528C2C"/>
    <w:rsid w:val="7B3E5B04"/>
    <w:rsid w:val="7DDEAE35"/>
    <w:rsid w:val="7E2D45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1E783"/>
  <w15:chartTrackingRefBased/>
  <w15:docId w15:val="{1A098156-7EE7-4468-8831-4C81C3E3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FE4972"/>
    <w:pPr>
      <w:ind w:left="720"/>
      <w:contextualSpacing/>
    </w:pPr>
  </w:style>
  <w:style w:type="paragraph" w:styleId="Merknadstekst">
    <w:name w:val="annotation text"/>
    <w:basedOn w:val="Normal"/>
    <w:link w:val="MerknadstekstTegn"/>
    <w:uiPriority w:val="99"/>
    <w:unhideWhenUsed/>
    <w:rsid w:val="00FE4972"/>
    <w:pPr>
      <w:spacing w:line="240" w:lineRule="auto"/>
    </w:pPr>
    <w:rPr>
      <w:sz w:val="20"/>
      <w:szCs w:val="20"/>
    </w:rPr>
  </w:style>
  <w:style w:type="character" w:customStyle="1" w:styleId="MerknadstekstTegn">
    <w:name w:val="Merknadstekst Tegn"/>
    <w:basedOn w:val="Standardskriftforavsnitt"/>
    <w:link w:val="Merknadstekst"/>
    <w:uiPriority w:val="99"/>
    <w:rsid w:val="00FE4972"/>
    <w:rPr>
      <w:sz w:val="20"/>
      <w:szCs w:val="20"/>
    </w:rPr>
  </w:style>
  <w:style w:type="character" w:styleId="Merknadsreferanse">
    <w:name w:val="annotation reference"/>
    <w:basedOn w:val="Standardskriftforavsnitt"/>
    <w:uiPriority w:val="99"/>
    <w:semiHidden/>
    <w:unhideWhenUsed/>
    <w:rsid w:val="00FE4972"/>
    <w:rPr>
      <w:sz w:val="16"/>
      <w:szCs w:val="16"/>
    </w:rPr>
  </w:style>
  <w:style w:type="table" w:styleId="Rutenettabelllys">
    <w:name w:val="Grid Table Light"/>
    <w:basedOn w:val="Vanligtabell"/>
    <w:uiPriority w:val="40"/>
    <w:rsid w:val="00EE36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FE4972"/>
  </w:style>
  <w:style w:type="character" w:customStyle="1" w:styleId="eop">
    <w:name w:val="eop"/>
    <w:basedOn w:val="Standardskriftforavsnitt"/>
    <w:rsid w:val="00FE4972"/>
  </w:style>
  <w:style w:type="paragraph" w:styleId="Revisjon">
    <w:name w:val="Revision"/>
    <w:hidden/>
    <w:uiPriority w:val="99"/>
    <w:semiHidden/>
    <w:rsid w:val="00850F4C"/>
    <w:pPr>
      <w:spacing w:after="0" w:line="240" w:lineRule="auto"/>
    </w:pPr>
  </w:style>
  <w:style w:type="paragraph" w:styleId="Kommentaremne">
    <w:name w:val="annotation subject"/>
    <w:basedOn w:val="Merknadstekst"/>
    <w:next w:val="Merknadstekst"/>
    <w:link w:val="KommentaremneTegn"/>
    <w:uiPriority w:val="99"/>
    <w:semiHidden/>
    <w:unhideWhenUsed/>
    <w:rsid w:val="00850F4C"/>
    <w:rPr>
      <w:b/>
      <w:bCs/>
    </w:rPr>
  </w:style>
  <w:style w:type="character" w:customStyle="1" w:styleId="KommentaremneTegn">
    <w:name w:val="Kommentaremne Tegn"/>
    <w:basedOn w:val="MerknadstekstTegn"/>
    <w:link w:val="Kommentaremne"/>
    <w:uiPriority w:val="99"/>
    <w:semiHidden/>
    <w:rsid w:val="00850F4C"/>
    <w:rPr>
      <w:b/>
      <w:bCs/>
      <w:sz w:val="20"/>
      <w:szCs w:val="20"/>
    </w:rPr>
  </w:style>
  <w:style w:type="character" w:styleId="Omtale">
    <w:name w:val="Mention"/>
    <w:basedOn w:val="Standardskriftforavsnitt"/>
    <w:uiPriority w:val="99"/>
    <w:unhideWhenUsed/>
    <w:rsid w:val="008439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1038">
      <w:bodyDiv w:val="1"/>
      <w:marLeft w:val="0"/>
      <w:marRight w:val="0"/>
      <w:marTop w:val="0"/>
      <w:marBottom w:val="0"/>
      <w:divBdr>
        <w:top w:val="none" w:sz="0" w:space="0" w:color="auto"/>
        <w:left w:val="none" w:sz="0" w:space="0" w:color="auto"/>
        <w:bottom w:val="none" w:sz="0" w:space="0" w:color="auto"/>
        <w:right w:val="none" w:sz="0" w:space="0" w:color="auto"/>
      </w:divBdr>
    </w:div>
    <w:div w:id="77333743">
      <w:bodyDiv w:val="1"/>
      <w:marLeft w:val="0"/>
      <w:marRight w:val="0"/>
      <w:marTop w:val="0"/>
      <w:marBottom w:val="0"/>
      <w:divBdr>
        <w:top w:val="none" w:sz="0" w:space="0" w:color="auto"/>
        <w:left w:val="none" w:sz="0" w:space="0" w:color="auto"/>
        <w:bottom w:val="none" w:sz="0" w:space="0" w:color="auto"/>
        <w:right w:val="none" w:sz="0" w:space="0" w:color="auto"/>
      </w:divBdr>
    </w:div>
    <w:div w:id="110171677">
      <w:bodyDiv w:val="1"/>
      <w:marLeft w:val="0"/>
      <w:marRight w:val="0"/>
      <w:marTop w:val="0"/>
      <w:marBottom w:val="0"/>
      <w:divBdr>
        <w:top w:val="none" w:sz="0" w:space="0" w:color="auto"/>
        <w:left w:val="none" w:sz="0" w:space="0" w:color="auto"/>
        <w:bottom w:val="none" w:sz="0" w:space="0" w:color="auto"/>
        <w:right w:val="none" w:sz="0" w:space="0" w:color="auto"/>
      </w:divBdr>
    </w:div>
    <w:div w:id="186330167">
      <w:bodyDiv w:val="1"/>
      <w:marLeft w:val="0"/>
      <w:marRight w:val="0"/>
      <w:marTop w:val="0"/>
      <w:marBottom w:val="0"/>
      <w:divBdr>
        <w:top w:val="none" w:sz="0" w:space="0" w:color="auto"/>
        <w:left w:val="none" w:sz="0" w:space="0" w:color="auto"/>
        <w:bottom w:val="none" w:sz="0" w:space="0" w:color="auto"/>
        <w:right w:val="none" w:sz="0" w:space="0" w:color="auto"/>
      </w:divBdr>
    </w:div>
    <w:div w:id="205144783">
      <w:bodyDiv w:val="1"/>
      <w:marLeft w:val="0"/>
      <w:marRight w:val="0"/>
      <w:marTop w:val="0"/>
      <w:marBottom w:val="0"/>
      <w:divBdr>
        <w:top w:val="none" w:sz="0" w:space="0" w:color="auto"/>
        <w:left w:val="none" w:sz="0" w:space="0" w:color="auto"/>
        <w:bottom w:val="none" w:sz="0" w:space="0" w:color="auto"/>
        <w:right w:val="none" w:sz="0" w:space="0" w:color="auto"/>
      </w:divBdr>
    </w:div>
    <w:div w:id="210923109">
      <w:bodyDiv w:val="1"/>
      <w:marLeft w:val="0"/>
      <w:marRight w:val="0"/>
      <w:marTop w:val="0"/>
      <w:marBottom w:val="0"/>
      <w:divBdr>
        <w:top w:val="none" w:sz="0" w:space="0" w:color="auto"/>
        <w:left w:val="none" w:sz="0" w:space="0" w:color="auto"/>
        <w:bottom w:val="none" w:sz="0" w:space="0" w:color="auto"/>
        <w:right w:val="none" w:sz="0" w:space="0" w:color="auto"/>
      </w:divBdr>
    </w:div>
    <w:div w:id="219249804">
      <w:bodyDiv w:val="1"/>
      <w:marLeft w:val="0"/>
      <w:marRight w:val="0"/>
      <w:marTop w:val="0"/>
      <w:marBottom w:val="0"/>
      <w:divBdr>
        <w:top w:val="none" w:sz="0" w:space="0" w:color="auto"/>
        <w:left w:val="none" w:sz="0" w:space="0" w:color="auto"/>
        <w:bottom w:val="none" w:sz="0" w:space="0" w:color="auto"/>
        <w:right w:val="none" w:sz="0" w:space="0" w:color="auto"/>
      </w:divBdr>
    </w:div>
    <w:div w:id="399910039">
      <w:bodyDiv w:val="1"/>
      <w:marLeft w:val="0"/>
      <w:marRight w:val="0"/>
      <w:marTop w:val="0"/>
      <w:marBottom w:val="0"/>
      <w:divBdr>
        <w:top w:val="none" w:sz="0" w:space="0" w:color="auto"/>
        <w:left w:val="none" w:sz="0" w:space="0" w:color="auto"/>
        <w:bottom w:val="none" w:sz="0" w:space="0" w:color="auto"/>
        <w:right w:val="none" w:sz="0" w:space="0" w:color="auto"/>
      </w:divBdr>
    </w:div>
    <w:div w:id="403068380">
      <w:bodyDiv w:val="1"/>
      <w:marLeft w:val="0"/>
      <w:marRight w:val="0"/>
      <w:marTop w:val="0"/>
      <w:marBottom w:val="0"/>
      <w:divBdr>
        <w:top w:val="none" w:sz="0" w:space="0" w:color="auto"/>
        <w:left w:val="none" w:sz="0" w:space="0" w:color="auto"/>
        <w:bottom w:val="none" w:sz="0" w:space="0" w:color="auto"/>
        <w:right w:val="none" w:sz="0" w:space="0" w:color="auto"/>
      </w:divBdr>
    </w:div>
    <w:div w:id="423460220">
      <w:bodyDiv w:val="1"/>
      <w:marLeft w:val="0"/>
      <w:marRight w:val="0"/>
      <w:marTop w:val="0"/>
      <w:marBottom w:val="0"/>
      <w:divBdr>
        <w:top w:val="none" w:sz="0" w:space="0" w:color="auto"/>
        <w:left w:val="none" w:sz="0" w:space="0" w:color="auto"/>
        <w:bottom w:val="none" w:sz="0" w:space="0" w:color="auto"/>
        <w:right w:val="none" w:sz="0" w:space="0" w:color="auto"/>
      </w:divBdr>
    </w:div>
    <w:div w:id="465197733">
      <w:bodyDiv w:val="1"/>
      <w:marLeft w:val="0"/>
      <w:marRight w:val="0"/>
      <w:marTop w:val="0"/>
      <w:marBottom w:val="0"/>
      <w:divBdr>
        <w:top w:val="none" w:sz="0" w:space="0" w:color="auto"/>
        <w:left w:val="none" w:sz="0" w:space="0" w:color="auto"/>
        <w:bottom w:val="none" w:sz="0" w:space="0" w:color="auto"/>
        <w:right w:val="none" w:sz="0" w:space="0" w:color="auto"/>
      </w:divBdr>
    </w:div>
    <w:div w:id="565603154">
      <w:bodyDiv w:val="1"/>
      <w:marLeft w:val="0"/>
      <w:marRight w:val="0"/>
      <w:marTop w:val="0"/>
      <w:marBottom w:val="0"/>
      <w:divBdr>
        <w:top w:val="none" w:sz="0" w:space="0" w:color="auto"/>
        <w:left w:val="none" w:sz="0" w:space="0" w:color="auto"/>
        <w:bottom w:val="none" w:sz="0" w:space="0" w:color="auto"/>
        <w:right w:val="none" w:sz="0" w:space="0" w:color="auto"/>
      </w:divBdr>
    </w:div>
    <w:div w:id="654920305">
      <w:bodyDiv w:val="1"/>
      <w:marLeft w:val="0"/>
      <w:marRight w:val="0"/>
      <w:marTop w:val="0"/>
      <w:marBottom w:val="0"/>
      <w:divBdr>
        <w:top w:val="none" w:sz="0" w:space="0" w:color="auto"/>
        <w:left w:val="none" w:sz="0" w:space="0" w:color="auto"/>
        <w:bottom w:val="none" w:sz="0" w:space="0" w:color="auto"/>
        <w:right w:val="none" w:sz="0" w:space="0" w:color="auto"/>
      </w:divBdr>
    </w:div>
    <w:div w:id="929771570">
      <w:bodyDiv w:val="1"/>
      <w:marLeft w:val="0"/>
      <w:marRight w:val="0"/>
      <w:marTop w:val="0"/>
      <w:marBottom w:val="0"/>
      <w:divBdr>
        <w:top w:val="none" w:sz="0" w:space="0" w:color="auto"/>
        <w:left w:val="none" w:sz="0" w:space="0" w:color="auto"/>
        <w:bottom w:val="none" w:sz="0" w:space="0" w:color="auto"/>
        <w:right w:val="none" w:sz="0" w:space="0" w:color="auto"/>
      </w:divBdr>
    </w:div>
    <w:div w:id="1093284134">
      <w:bodyDiv w:val="1"/>
      <w:marLeft w:val="0"/>
      <w:marRight w:val="0"/>
      <w:marTop w:val="0"/>
      <w:marBottom w:val="0"/>
      <w:divBdr>
        <w:top w:val="none" w:sz="0" w:space="0" w:color="auto"/>
        <w:left w:val="none" w:sz="0" w:space="0" w:color="auto"/>
        <w:bottom w:val="none" w:sz="0" w:space="0" w:color="auto"/>
        <w:right w:val="none" w:sz="0" w:space="0" w:color="auto"/>
      </w:divBdr>
    </w:div>
    <w:div w:id="1174345858">
      <w:bodyDiv w:val="1"/>
      <w:marLeft w:val="0"/>
      <w:marRight w:val="0"/>
      <w:marTop w:val="0"/>
      <w:marBottom w:val="0"/>
      <w:divBdr>
        <w:top w:val="none" w:sz="0" w:space="0" w:color="auto"/>
        <w:left w:val="none" w:sz="0" w:space="0" w:color="auto"/>
        <w:bottom w:val="none" w:sz="0" w:space="0" w:color="auto"/>
        <w:right w:val="none" w:sz="0" w:space="0" w:color="auto"/>
      </w:divBdr>
    </w:div>
    <w:div w:id="1509517554">
      <w:bodyDiv w:val="1"/>
      <w:marLeft w:val="0"/>
      <w:marRight w:val="0"/>
      <w:marTop w:val="0"/>
      <w:marBottom w:val="0"/>
      <w:divBdr>
        <w:top w:val="none" w:sz="0" w:space="0" w:color="auto"/>
        <w:left w:val="none" w:sz="0" w:space="0" w:color="auto"/>
        <w:bottom w:val="none" w:sz="0" w:space="0" w:color="auto"/>
        <w:right w:val="none" w:sz="0" w:space="0" w:color="auto"/>
      </w:divBdr>
    </w:div>
    <w:div w:id="1636719561">
      <w:bodyDiv w:val="1"/>
      <w:marLeft w:val="0"/>
      <w:marRight w:val="0"/>
      <w:marTop w:val="0"/>
      <w:marBottom w:val="0"/>
      <w:divBdr>
        <w:top w:val="none" w:sz="0" w:space="0" w:color="auto"/>
        <w:left w:val="none" w:sz="0" w:space="0" w:color="auto"/>
        <w:bottom w:val="none" w:sz="0" w:space="0" w:color="auto"/>
        <w:right w:val="none" w:sz="0" w:space="0" w:color="auto"/>
      </w:divBdr>
      <w:divsChild>
        <w:div w:id="985357181">
          <w:marLeft w:val="0"/>
          <w:marRight w:val="0"/>
          <w:marTop w:val="0"/>
          <w:marBottom w:val="0"/>
          <w:divBdr>
            <w:top w:val="none" w:sz="0" w:space="0" w:color="auto"/>
            <w:left w:val="none" w:sz="0" w:space="0" w:color="auto"/>
            <w:bottom w:val="none" w:sz="0" w:space="0" w:color="auto"/>
            <w:right w:val="none" w:sz="0" w:space="0" w:color="auto"/>
          </w:divBdr>
        </w:div>
      </w:divsChild>
    </w:div>
    <w:div w:id="1736782039">
      <w:bodyDiv w:val="1"/>
      <w:marLeft w:val="0"/>
      <w:marRight w:val="0"/>
      <w:marTop w:val="0"/>
      <w:marBottom w:val="0"/>
      <w:divBdr>
        <w:top w:val="none" w:sz="0" w:space="0" w:color="auto"/>
        <w:left w:val="none" w:sz="0" w:space="0" w:color="auto"/>
        <w:bottom w:val="none" w:sz="0" w:space="0" w:color="auto"/>
        <w:right w:val="none" w:sz="0" w:space="0" w:color="auto"/>
      </w:divBdr>
    </w:div>
    <w:div w:id="1746414183">
      <w:bodyDiv w:val="1"/>
      <w:marLeft w:val="0"/>
      <w:marRight w:val="0"/>
      <w:marTop w:val="0"/>
      <w:marBottom w:val="0"/>
      <w:divBdr>
        <w:top w:val="none" w:sz="0" w:space="0" w:color="auto"/>
        <w:left w:val="none" w:sz="0" w:space="0" w:color="auto"/>
        <w:bottom w:val="none" w:sz="0" w:space="0" w:color="auto"/>
        <w:right w:val="none" w:sz="0" w:space="0" w:color="auto"/>
      </w:divBdr>
    </w:div>
    <w:div w:id="1851944501">
      <w:bodyDiv w:val="1"/>
      <w:marLeft w:val="0"/>
      <w:marRight w:val="0"/>
      <w:marTop w:val="0"/>
      <w:marBottom w:val="0"/>
      <w:divBdr>
        <w:top w:val="none" w:sz="0" w:space="0" w:color="auto"/>
        <w:left w:val="none" w:sz="0" w:space="0" w:color="auto"/>
        <w:bottom w:val="none" w:sz="0" w:space="0" w:color="auto"/>
        <w:right w:val="none" w:sz="0" w:space="0" w:color="auto"/>
      </w:divBdr>
    </w:div>
    <w:div w:id="2076853931">
      <w:bodyDiv w:val="1"/>
      <w:marLeft w:val="0"/>
      <w:marRight w:val="0"/>
      <w:marTop w:val="0"/>
      <w:marBottom w:val="0"/>
      <w:divBdr>
        <w:top w:val="none" w:sz="0" w:space="0" w:color="auto"/>
        <w:left w:val="none" w:sz="0" w:space="0" w:color="auto"/>
        <w:bottom w:val="none" w:sz="0" w:space="0" w:color="auto"/>
        <w:right w:val="none" w:sz="0" w:space="0" w:color="auto"/>
      </w:divBdr>
      <w:divsChild>
        <w:div w:id="431508211">
          <w:marLeft w:val="0"/>
          <w:marRight w:val="0"/>
          <w:marTop w:val="0"/>
          <w:marBottom w:val="0"/>
          <w:divBdr>
            <w:top w:val="none" w:sz="0" w:space="0" w:color="auto"/>
            <w:left w:val="none" w:sz="0" w:space="0" w:color="auto"/>
            <w:bottom w:val="none" w:sz="0" w:space="0" w:color="auto"/>
            <w:right w:val="none" w:sz="0" w:space="0" w:color="auto"/>
          </w:divBdr>
        </w:div>
      </w:divsChild>
    </w:div>
    <w:div w:id="21193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ACCF0D97ECE043B3B8F57A2BDABC1D" ma:contentTypeVersion="3" ma:contentTypeDescription="Opprett et nytt dokument." ma:contentTypeScope="" ma:versionID="9133441e972e49a1bc1b2ad7cc2afd33">
  <xsd:schema xmlns:xsd="http://www.w3.org/2001/XMLSchema" xmlns:xs="http://www.w3.org/2001/XMLSchema" xmlns:p="http://schemas.microsoft.com/office/2006/metadata/properties" xmlns:ns2="6011091d-1aeb-4b5c-96c6-ad267f96fcac" targetNamespace="http://schemas.microsoft.com/office/2006/metadata/properties" ma:root="true" ma:fieldsID="f42a7b84826ecbd5fc2169ba3bd0473b" ns2:_="">
    <xsd:import namespace="6011091d-1aeb-4b5c-96c6-ad267f96fc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1091d-1aeb-4b5c-96c6-ad267f96f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5A6C2-7707-4FE3-96F3-1BF8C743A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1091d-1aeb-4b5c-96c6-ad267f96f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1A742-2CE3-4689-BAB9-0F1070B19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07AA7C05-5504-4317-9A82-D00FCA208E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625</TotalTime>
  <Pages>3</Pages>
  <Words>1050</Words>
  <Characters>5570</Characters>
  <Application>Microsoft Office Word</Application>
  <DocSecurity>0</DocSecurity>
  <Lines>46</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96</cp:revision>
  <cp:lastPrinted>2026-01-13T07:53:00Z</cp:lastPrinted>
  <dcterms:created xsi:type="dcterms:W3CDTF">2026-07-01T10:37:00Z</dcterms:created>
  <dcterms:modified xsi:type="dcterms:W3CDTF">2026-07-09T05:49:00Z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74300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xd_Signature">
    <vt:bool>false</vt:bool>
  </property>
  <property fmtid="{D5CDD505-2E9C-101B-9397-08002B2CF9AE}" pid="8" name="MediaServiceImageTags">
    <vt:lpwstr/>
  </property>
  <property fmtid="{D5CDD505-2E9C-101B-9397-08002B2CF9AE}" pid="9" name="ContentTypeId">
    <vt:lpwstr>0x010100CCACCF0D97ECE043B3B8F57A2BDABC1D</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lda629c15bae4e91aa6c7e8cbbdfc8b6">
    <vt:lpwstr/>
  </property>
</Properties>
</file>