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162E0EF1" w14:textId="77777777" w:rsidR="005D73B5" w:rsidRPr="005D73B5" w:rsidRDefault="005D73B5" w:rsidP="005D73B5"/>
    <w:p w14:paraId="51C2A065" w14:textId="77777777" w:rsidR="00EE5174" w:rsidRDefault="00EE5174" w:rsidP="00EE5174">
      <w:pPr>
        <w:pStyle w:val="Overskrift1"/>
        <w:spacing w:before="0"/>
      </w:pPr>
      <w:r>
        <w:t>2025/53777 Håndverkertjenester maling og belegg Universitetssykehuset Nord-Norge HF Tromsø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78AD9E70" w14:textId="3E5637A6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lastRenderedPageBreak/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DAE9D" w14:textId="77777777" w:rsidR="008A2715" w:rsidRDefault="008A2715" w:rsidP="008A6B54">
      <w:pPr>
        <w:spacing w:after="0" w:line="240" w:lineRule="auto"/>
      </w:pPr>
      <w:r>
        <w:separator/>
      </w:r>
    </w:p>
  </w:endnote>
  <w:endnote w:type="continuationSeparator" w:id="0">
    <w:p w14:paraId="16BA87D9" w14:textId="77777777" w:rsidR="008A2715" w:rsidRDefault="008A2715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8270E" w14:textId="77777777" w:rsidR="008A2715" w:rsidRDefault="008A2715" w:rsidP="008A6B54">
      <w:pPr>
        <w:spacing w:after="0" w:line="240" w:lineRule="auto"/>
      </w:pPr>
      <w:r>
        <w:separator/>
      </w:r>
    </w:p>
  </w:footnote>
  <w:footnote w:type="continuationSeparator" w:id="0">
    <w:p w14:paraId="5A2A0E5C" w14:textId="77777777" w:rsidR="008A2715" w:rsidRDefault="008A2715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6AF99EE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EE5174">
      <w:rPr>
        <w:sz w:val="18"/>
        <w:szCs w:val="18"/>
      </w:rPr>
      <w:t>2025/53777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A1DFE"/>
    <w:rsid w:val="000E3D69"/>
    <w:rsid w:val="000F11A5"/>
    <w:rsid w:val="0010781F"/>
    <w:rsid w:val="001457DD"/>
    <w:rsid w:val="00156D68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3F43B2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D73B5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C6BAA"/>
    <w:rsid w:val="007D00AD"/>
    <w:rsid w:val="007F13FF"/>
    <w:rsid w:val="0081186E"/>
    <w:rsid w:val="0082284E"/>
    <w:rsid w:val="0082344F"/>
    <w:rsid w:val="00880BD0"/>
    <w:rsid w:val="00884491"/>
    <w:rsid w:val="00896183"/>
    <w:rsid w:val="008961BF"/>
    <w:rsid w:val="008A1521"/>
    <w:rsid w:val="008A2715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22E36"/>
    <w:rsid w:val="00E3138E"/>
    <w:rsid w:val="00E7197E"/>
    <w:rsid w:val="00E76DC4"/>
    <w:rsid w:val="00EA45CB"/>
    <w:rsid w:val="00EB13E8"/>
    <w:rsid w:val="00EB5F17"/>
    <w:rsid w:val="00ED29B3"/>
    <w:rsid w:val="00EE5174"/>
    <w:rsid w:val="00F059D0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156D68"/>
    <w:rsid w:val="003F613D"/>
    <w:rsid w:val="00594A76"/>
    <w:rsid w:val="005D0AAA"/>
    <w:rsid w:val="00633A74"/>
    <w:rsid w:val="0066077C"/>
    <w:rsid w:val="00765529"/>
    <w:rsid w:val="00896183"/>
    <w:rsid w:val="008E76D7"/>
    <w:rsid w:val="00A353A2"/>
    <w:rsid w:val="00CF118B"/>
    <w:rsid w:val="00E22E36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7e7c2f3-c9cb-425b-aee6-8ce4b27a7561"/>
    <ds:schemaRef ds:uri="afebee77-8a1f-4424-9ee9-5173f82ea690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B66D70-EFC2-466F-8718-1E023A855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c2f3-c9cb-425b-aee6-8ce4b27a7561"/>
    <ds:schemaRef ds:uri="http://schemas.microsoft.com/sharepoint/v4"/>
    <ds:schemaRef ds:uri="afebee77-8a1f-4424-9ee9-5173f82ea6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2</Pages>
  <Words>296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Lise Lotte Elde</cp:lastModifiedBy>
  <cp:revision>8</cp:revision>
  <dcterms:created xsi:type="dcterms:W3CDTF">2025-05-21T06:52:00Z</dcterms:created>
  <dcterms:modified xsi:type="dcterms:W3CDTF">2026-08-05T05:19:00Z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0x0101008DD066F4B1CC4640B40486D47FA352D1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