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AA634" w14:textId="77777777" w:rsidR="004F03F7" w:rsidRDefault="004F03F7" w:rsidP="008A6B54">
      <w:pPr>
        <w:spacing w:after="0" w:line="240" w:lineRule="auto"/>
      </w:pPr>
      <w:r>
        <w:separator/>
      </w:r>
    </w:p>
  </w:endnote>
  <w:endnote w:type="continuationSeparator" w:id="0">
    <w:p w14:paraId="0EB70A16" w14:textId="77777777" w:rsidR="004F03F7" w:rsidRDefault="004F03F7" w:rsidP="008A6B54">
      <w:pPr>
        <w:spacing w:after="0" w:line="240" w:lineRule="auto"/>
      </w:pPr>
      <w:r>
        <w:continuationSeparator/>
      </w:r>
    </w:p>
  </w:endnote>
  <w:endnote w:type="continuationNotice" w:id="1">
    <w:p w14:paraId="796501C9" w14:textId="77777777" w:rsidR="004F03F7" w:rsidRDefault="004F03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9A11B" w14:textId="77777777" w:rsidR="004F03F7" w:rsidRDefault="004F03F7" w:rsidP="008A6B54">
      <w:pPr>
        <w:spacing w:after="0" w:line="240" w:lineRule="auto"/>
      </w:pPr>
      <w:r>
        <w:separator/>
      </w:r>
    </w:p>
  </w:footnote>
  <w:footnote w:type="continuationSeparator" w:id="0">
    <w:p w14:paraId="6D7ECB75" w14:textId="77777777" w:rsidR="004F03F7" w:rsidRDefault="004F03F7" w:rsidP="008A6B54">
      <w:pPr>
        <w:spacing w:after="0" w:line="240" w:lineRule="auto"/>
      </w:pPr>
      <w:r>
        <w:continuationSeparator/>
      </w:r>
    </w:p>
  </w:footnote>
  <w:footnote w:type="continuationNotice" w:id="1">
    <w:p w14:paraId="045219BB" w14:textId="77777777" w:rsidR="004F03F7" w:rsidRDefault="004F03F7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3A04A76E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254AF0">
      <w:rPr>
        <w:sz w:val="18"/>
        <w:szCs w:val="18"/>
      </w:rPr>
      <w:t>2025/53777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50D8E"/>
    <w:rsid w:val="00061D42"/>
    <w:rsid w:val="00066FAD"/>
    <w:rsid w:val="000972C6"/>
    <w:rsid w:val="000B0CC3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54AF0"/>
    <w:rsid w:val="00260FC4"/>
    <w:rsid w:val="0026447C"/>
    <w:rsid w:val="00271060"/>
    <w:rsid w:val="00274B62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3F7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6F647D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20BE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0FE5002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bee77-8a1f-4424-9ee9-5173f82ea690" xsi:nil="true"/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afebee77-8a1f-4424-9ee9-5173f82ea690"/>
    <ds:schemaRef ds:uri="http://schemas.microsoft.com/sharepoint/v4"/>
    <ds:schemaRef ds:uri="77e7c2f3-c9cb-425b-aee6-8ce4b27a7561"/>
  </ds:schemaRefs>
</ds:datastoreItem>
</file>

<file path=customXml/itemProps3.xml><?xml version="1.0" encoding="utf-8"?>
<ds:datastoreItem xmlns:ds="http://schemas.openxmlformats.org/officeDocument/2006/customXml" ds:itemID="{89A355FF-39B3-45D6-8082-19F50D1D2906}"/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5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Lise Lotte Elde</cp:lastModifiedBy>
  <cp:revision>10</cp:revision>
  <dcterms:created xsi:type="dcterms:W3CDTF">2025-03-04T17:04:00Z</dcterms:created>
  <dcterms:modified xsi:type="dcterms:W3CDTF">2026-01-05T11:03:00Z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0x0101008DD066F4B1CC4640B40486D47FA352D1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