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E38DB" w14:textId="77777777" w:rsidR="007A69A0" w:rsidRDefault="007A69A0" w:rsidP="008A6B54">
      <w:pPr>
        <w:spacing w:after="0" w:line="240" w:lineRule="auto"/>
      </w:pPr>
      <w:r>
        <w:separator/>
      </w:r>
    </w:p>
  </w:endnote>
  <w:endnote w:type="continuationSeparator" w:id="0">
    <w:p w14:paraId="5CD02E82" w14:textId="77777777" w:rsidR="007A69A0" w:rsidRDefault="007A69A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6A290" w14:textId="77777777" w:rsidR="007A69A0" w:rsidRDefault="007A69A0" w:rsidP="008A6B54">
      <w:pPr>
        <w:spacing w:after="0" w:line="240" w:lineRule="auto"/>
      </w:pPr>
      <w:r>
        <w:separator/>
      </w:r>
    </w:p>
  </w:footnote>
  <w:footnote w:type="continuationSeparator" w:id="0">
    <w:p w14:paraId="074C9D27" w14:textId="77777777" w:rsidR="007A69A0" w:rsidRDefault="007A69A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3A5B75FF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0C546F">
      <w:rPr>
        <w:sz w:val="18"/>
        <w:szCs w:val="18"/>
      </w:rPr>
      <w:t>2025/53777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C546F"/>
    <w:rsid w:val="000E3D69"/>
    <w:rsid w:val="000F11A5"/>
    <w:rsid w:val="000F5983"/>
    <w:rsid w:val="001457DD"/>
    <w:rsid w:val="00172E83"/>
    <w:rsid w:val="00174C26"/>
    <w:rsid w:val="00180730"/>
    <w:rsid w:val="00234B11"/>
    <w:rsid w:val="0028191B"/>
    <w:rsid w:val="002C0233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647D"/>
    <w:rsid w:val="006F7C40"/>
    <w:rsid w:val="0076237F"/>
    <w:rsid w:val="00771457"/>
    <w:rsid w:val="007A69A0"/>
    <w:rsid w:val="007D00AD"/>
    <w:rsid w:val="007E6EE8"/>
    <w:rsid w:val="007F13FF"/>
    <w:rsid w:val="0081186E"/>
    <w:rsid w:val="0082344F"/>
    <w:rsid w:val="00857D5E"/>
    <w:rsid w:val="00884491"/>
    <w:rsid w:val="00885F72"/>
    <w:rsid w:val="008961BF"/>
    <w:rsid w:val="008A1521"/>
    <w:rsid w:val="008A6B54"/>
    <w:rsid w:val="008E3DF7"/>
    <w:rsid w:val="008F2B11"/>
    <w:rsid w:val="008F7E32"/>
    <w:rsid w:val="00907B33"/>
    <w:rsid w:val="00936F62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57602"/>
    <w:rsid w:val="00C80220"/>
    <w:rsid w:val="00CB354A"/>
    <w:rsid w:val="00CC0CDA"/>
    <w:rsid w:val="00CC230C"/>
    <w:rsid w:val="00D0738E"/>
    <w:rsid w:val="00D14E61"/>
    <w:rsid w:val="00D25402"/>
    <w:rsid w:val="00D549FA"/>
    <w:rsid w:val="00D720BE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7e7c2f3-c9cb-425b-aee6-8ce4b27a7561"/>
    <ds:schemaRef ds:uri="afebee77-8a1f-4424-9ee9-5173f82ea690"/>
  </ds:schemaRefs>
</ds:datastoreItem>
</file>

<file path=customXml/itemProps3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FD700-11A2-4D42-A2FB-48E71A878A6E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Lise Lotte Elde</cp:lastModifiedBy>
  <cp:revision>4</cp:revision>
  <dcterms:created xsi:type="dcterms:W3CDTF">2025-12-10T09:14:00Z</dcterms:created>
  <dcterms:modified xsi:type="dcterms:W3CDTF">2026-01-05T11:05:00Z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0x0101008DD066F4B1CC4640B40486D47FA352D1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