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7442F" w14:textId="701C6DC8" w:rsidR="00794CC5" w:rsidRDefault="13FA9FAB" w:rsidP="00794CC5">
      <w:pPr>
        <w:pStyle w:val="Tittel"/>
      </w:pPr>
      <w:r>
        <w:t>Tilbakemeldingsskjema</w:t>
      </w:r>
      <w:r w:rsidR="002A337A">
        <w:t xml:space="preserve"> </w:t>
      </w:r>
      <w:r w:rsidR="00ED1933">
        <w:t>høringsrunde</w:t>
      </w:r>
    </w:p>
    <w:p w14:paraId="1AE0806D" w14:textId="5B02851A" w:rsidR="00102162" w:rsidRDefault="003C38AF" w:rsidP="00102162">
      <w:pPr>
        <w:pStyle w:val="Overskrift1"/>
        <w:rPr>
          <w:color w:val="1A588E" w:themeColor="background2" w:themeShade="80"/>
        </w:rPr>
      </w:pPr>
      <w:r>
        <w:t>Førerkortopplæring klasse C1 for Nordlandssykehuset HF</w:t>
      </w:r>
    </w:p>
    <w:p w14:paraId="3B2528A4" w14:textId="7D361E33" w:rsidR="00102162" w:rsidRPr="00A021C1" w:rsidRDefault="002D7EB2" w:rsidP="00102162">
      <w:r>
        <w:t>06</w:t>
      </w:r>
      <w:r w:rsidR="00102162" w:rsidRPr="00A021C1">
        <w:t>.</w:t>
      </w:r>
      <w:r w:rsidR="002A337A">
        <w:t>0</w:t>
      </w:r>
      <w:r>
        <w:t>8</w:t>
      </w:r>
      <w:r w:rsidR="00102162" w:rsidRPr="00A021C1">
        <w:t>.20</w:t>
      </w:r>
      <w:r w:rsidR="00A021C1" w:rsidRPr="00A021C1">
        <w:t>2</w:t>
      </w:r>
      <w:r w:rsidR="00453A37">
        <w:t xml:space="preserve">6 – 14.08.2026 </w:t>
      </w:r>
    </w:p>
    <w:p w14:paraId="2CE7061E" w14:textId="4373BF9A" w:rsidR="002A337A" w:rsidRDefault="002A337A" w:rsidP="00400507">
      <w:r>
        <w:t>Svarskjema høringsrunde</w:t>
      </w:r>
    </w:p>
    <w:tbl>
      <w:tblPr>
        <w:tblStyle w:val="Tabellrutenett"/>
        <w:tblW w:w="11220" w:type="dxa"/>
        <w:tblInd w:w="-113" w:type="dxa"/>
        <w:tblLook w:val="0420" w:firstRow="1" w:lastRow="0" w:firstColumn="0" w:lastColumn="0" w:noHBand="0" w:noVBand="1"/>
      </w:tblPr>
      <w:tblGrid>
        <w:gridCol w:w="812"/>
        <w:gridCol w:w="3765"/>
        <w:gridCol w:w="6643"/>
      </w:tblGrid>
      <w:tr w:rsidR="002A337A" w14:paraId="47FF5FD3" w14:textId="77777777" w:rsidTr="002D7E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220" w:type="dxa"/>
            <w:gridSpan w:val="3"/>
          </w:tcPr>
          <w:p w14:paraId="021A5A1B" w14:textId="5DC4D071" w:rsidR="002A337A" w:rsidRDefault="00A26D09" w:rsidP="005E2AC6">
            <w:r w:rsidRPr="69FF63ED">
              <w:rPr>
                <w:sz w:val="32"/>
                <w:szCs w:val="32"/>
              </w:rPr>
              <w:t>Delkontrakt</w:t>
            </w:r>
            <w:r w:rsidR="002A337A" w:rsidRPr="69FF63ED">
              <w:rPr>
                <w:sz w:val="32"/>
                <w:szCs w:val="32"/>
              </w:rPr>
              <w:t xml:space="preserve"> 1</w:t>
            </w:r>
            <w:r w:rsidR="79876982" w:rsidRPr="69FF63ED">
              <w:rPr>
                <w:sz w:val="32"/>
                <w:szCs w:val="32"/>
              </w:rPr>
              <w:t xml:space="preserve"> Steigen </w:t>
            </w:r>
          </w:p>
        </w:tc>
      </w:tr>
      <w:tr w:rsidR="002A337A" w14:paraId="70B92DDB" w14:textId="77777777" w:rsidTr="002D7EB2">
        <w:tc>
          <w:tcPr>
            <w:tcW w:w="812" w:type="dxa"/>
            <w:shd w:val="clear" w:color="auto" w:fill="003087" w:themeFill="text2"/>
          </w:tcPr>
          <w:p w14:paraId="34464C8E" w14:textId="44CE27D8" w:rsidR="002A337A" w:rsidRDefault="002A337A" w:rsidP="002A337A">
            <w:r>
              <w:t xml:space="preserve">Punkt </w:t>
            </w:r>
          </w:p>
        </w:tc>
        <w:tc>
          <w:tcPr>
            <w:tcW w:w="3765" w:type="dxa"/>
            <w:shd w:val="clear" w:color="auto" w:fill="003087" w:themeFill="text2"/>
          </w:tcPr>
          <w:p w14:paraId="07F3B6FC" w14:textId="73B3E739" w:rsidR="002A337A" w:rsidRDefault="002A337A" w:rsidP="002A337A">
            <w:r>
              <w:t>Dokument</w:t>
            </w:r>
          </w:p>
        </w:tc>
        <w:tc>
          <w:tcPr>
            <w:tcW w:w="6643" w:type="dxa"/>
            <w:shd w:val="clear" w:color="auto" w:fill="003087" w:themeFill="text2"/>
          </w:tcPr>
          <w:p w14:paraId="2BBF9B65" w14:textId="5E4D0D95" w:rsidR="002A337A" w:rsidRDefault="002A337A" w:rsidP="002A337A">
            <w:r>
              <w:t xml:space="preserve">Kommentar </w:t>
            </w:r>
          </w:p>
        </w:tc>
      </w:tr>
      <w:tr w:rsidR="002A337A" w14:paraId="635DC851" w14:textId="77777777" w:rsidTr="002D7EB2">
        <w:tc>
          <w:tcPr>
            <w:tcW w:w="812" w:type="dxa"/>
          </w:tcPr>
          <w:p w14:paraId="17ECF658" w14:textId="68D17E55" w:rsidR="002A337A" w:rsidRPr="003558DB" w:rsidRDefault="002A337A" w:rsidP="002A337A"/>
        </w:tc>
        <w:tc>
          <w:tcPr>
            <w:tcW w:w="3765" w:type="dxa"/>
          </w:tcPr>
          <w:p w14:paraId="78B34962" w14:textId="082807EC" w:rsidR="002A337A" w:rsidRPr="003558DB" w:rsidRDefault="002A337A" w:rsidP="002A337A"/>
        </w:tc>
        <w:tc>
          <w:tcPr>
            <w:tcW w:w="6643" w:type="dxa"/>
          </w:tcPr>
          <w:p w14:paraId="11133661" w14:textId="2176C190" w:rsidR="002A337A" w:rsidRPr="003558DB" w:rsidRDefault="002A337A" w:rsidP="002A337A"/>
        </w:tc>
      </w:tr>
      <w:tr w:rsidR="002A337A" w14:paraId="654214ED" w14:textId="77777777" w:rsidTr="002D7EB2">
        <w:tc>
          <w:tcPr>
            <w:tcW w:w="812" w:type="dxa"/>
          </w:tcPr>
          <w:p w14:paraId="785B9D2D" w14:textId="0DD1D9EA" w:rsidR="002A337A" w:rsidRPr="008E27A2" w:rsidRDefault="002A337A" w:rsidP="002A337A"/>
        </w:tc>
        <w:tc>
          <w:tcPr>
            <w:tcW w:w="3765" w:type="dxa"/>
          </w:tcPr>
          <w:p w14:paraId="6DA9BA23" w14:textId="06F76458" w:rsidR="002A337A" w:rsidRDefault="002A337A" w:rsidP="002A337A"/>
        </w:tc>
        <w:tc>
          <w:tcPr>
            <w:tcW w:w="6643" w:type="dxa"/>
          </w:tcPr>
          <w:p w14:paraId="2356B50C" w14:textId="57DADC5F" w:rsidR="002A337A" w:rsidRDefault="002A337A" w:rsidP="002A337A"/>
        </w:tc>
      </w:tr>
      <w:tr w:rsidR="002A337A" w14:paraId="06B299BC" w14:textId="77777777" w:rsidTr="002D7EB2">
        <w:tc>
          <w:tcPr>
            <w:tcW w:w="812" w:type="dxa"/>
          </w:tcPr>
          <w:p w14:paraId="07942C5A" w14:textId="7CCAE635" w:rsidR="002A337A" w:rsidRPr="008E27A2" w:rsidRDefault="002A337A" w:rsidP="002A337A"/>
        </w:tc>
        <w:tc>
          <w:tcPr>
            <w:tcW w:w="3765" w:type="dxa"/>
          </w:tcPr>
          <w:p w14:paraId="5A763E61" w14:textId="56368AD2" w:rsidR="002A337A" w:rsidRDefault="002A337A" w:rsidP="002A337A"/>
        </w:tc>
        <w:tc>
          <w:tcPr>
            <w:tcW w:w="6643" w:type="dxa"/>
          </w:tcPr>
          <w:p w14:paraId="0543E63C" w14:textId="55D05C52" w:rsidR="00B63D97" w:rsidRDefault="00B63D97" w:rsidP="002A337A"/>
        </w:tc>
      </w:tr>
      <w:tr w:rsidR="002A337A" w14:paraId="65F51D8C" w14:textId="77777777" w:rsidTr="002D7EB2">
        <w:tc>
          <w:tcPr>
            <w:tcW w:w="11220" w:type="dxa"/>
            <w:gridSpan w:val="3"/>
            <w:shd w:val="clear" w:color="auto" w:fill="003087" w:themeFill="text2"/>
          </w:tcPr>
          <w:p w14:paraId="093C3620" w14:textId="5290E5BF" w:rsidR="002A337A" w:rsidRPr="002A337A" w:rsidRDefault="00A26D09" w:rsidP="00A21140">
            <w:pPr>
              <w:rPr>
                <w:b/>
                <w:bCs/>
                <w:sz w:val="32"/>
                <w:szCs w:val="32"/>
              </w:rPr>
            </w:pPr>
            <w:r w:rsidRPr="69FF63ED">
              <w:rPr>
                <w:b/>
                <w:bCs/>
                <w:sz w:val="32"/>
                <w:szCs w:val="32"/>
              </w:rPr>
              <w:t>Delkontrakt</w:t>
            </w:r>
            <w:r w:rsidR="002A337A" w:rsidRPr="69FF63ED">
              <w:rPr>
                <w:b/>
                <w:bCs/>
                <w:sz w:val="32"/>
                <w:szCs w:val="32"/>
              </w:rPr>
              <w:t xml:space="preserve"> 2</w:t>
            </w:r>
            <w:r w:rsidR="62880D14" w:rsidRPr="69FF63ED">
              <w:rPr>
                <w:b/>
                <w:bCs/>
                <w:sz w:val="32"/>
                <w:szCs w:val="32"/>
              </w:rPr>
              <w:t xml:space="preserve"> Bodø og Fauske</w:t>
            </w:r>
          </w:p>
        </w:tc>
      </w:tr>
      <w:tr w:rsidR="002A337A" w14:paraId="442B9323" w14:textId="77777777" w:rsidTr="002D7EB2">
        <w:tc>
          <w:tcPr>
            <w:tcW w:w="812" w:type="dxa"/>
            <w:shd w:val="clear" w:color="auto" w:fill="003087" w:themeFill="text2"/>
          </w:tcPr>
          <w:p w14:paraId="077B7F58" w14:textId="77777777" w:rsidR="002A337A" w:rsidRDefault="002A337A" w:rsidP="00A21140">
            <w:r>
              <w:t xml:space="preserve">Punkt </w:t>
            </w:r>
          </w:p>
        </w:tc>
        <w:tc>
          <w:tcPr>
            <w:tcW w:w="3765" w:type="dxa"/>
            <w:shd w:val="clear" w:color="auto" w:fill="003087" w:themeFill="text2"/>
          </w:tcPr>
          <w:p w14:paraId="27D113A2" w14:textId="5A31D373" w:rsidR="002A337A" w:rsidRDefault="002A337A" w:rsidP="00A21140">
            <w:r>
              <w:t>Dokument</w:t>
            </w:r>
          </w:p>
        </w:tc>
        <w:tc>
          <w:tcPr>
            <w:tcW w:w="6643" w:type="dxa"/>
            <w:shd w:val="clear" w:color="auto" w:fill="003087" w:themeFill="text2"/>
          </w:tcPr>
          <w:p w14:paraId="1AEAFE54" w14:textId="77777777" w:rsidR="002A337A" w:rsidRDefault="002A337A" w:rsidP="00A21140">
            <w:r>
              <w:t xml:space="preserve">Kommentar </w:t>
            </w:r>
          </w:p>
        </w:tc>
      </w:tr>
      <w:tr w:rsidR="002A337A" w14:paraId="581645B3" w14:textId="77777777" w:rsidTr="002D7EB2">
        <w:tc>
          <w:tcPr>
            <w:tcW w:w="812" w:type="dxa"/>
          </w:tcPr>
          <w:p w14:paraId="34D9D0B0" w14:textId="77777777" w:rsidR="002A337A" w:rsidRPr="008E27A2" w:rsidRDefault="002A337A" w:rsidP="00A21140"/>
        </w:tc>
        <w:tc>
          <w:tcPr>
            <w:tcW w:w="3765" w:type="dxa"/>
          </w:tcPr>
          <w:p w14:paraId="2327CAC1" w14:textId="77777777" w:rsidR="002A337A" w:rsidRDefault="002A337A" w:rsidP="00A21140"/>
        </w:tc>
        <w:tc>
          <w:tcPr>
            <w:tcW w:w="6643" w:type="dxa"/>
          </w:tcPr>
          <w:p w14:paraId="489A0749" w14:textId="77777777" w:rsidR="002A337A" w:rsidRDefault="002A337A" w:rsidP="00A21140"/>
        </w:tc>
      </w:tr>
      <w:tr w:rsidR="002A337A" w14:paraId="17182EC4" w14:textId="77777777" w:rsidTr="002D7EB2">
        <w:tc>
          <w:tcPr>
            <w:tcW w:w="812" w:type="dxa"/>
          </w:tcPr>
          <w:p w14:paraId="697CB71F" w14:textId="77777777" w:rsidR="002A337A" w:rsidRPr="008E27A2" w:rsidRDefault="002A337A" w:rsidP="00A21140"/>
        </w:tc>
        <w:tc>
          <w:tcPr>
            <w:tcW w:w="3765" w:type="dxa"/>
          </w:tcPr>
          <w:p w14:paraId="708A0AF5" w14:textId="77777777" w:rsidR="002A337A" w:rsidRDefault="002A337A" w:rsidP="00A21140"/>
        </w:tc>
        <w:tc>
          <w:tcPr>
            <w:tcW w:w="6643" w:type="dxa"/>
          </w:tcPr>
          <w:p w14:paraId="7AD34C04" w14:textId="77777777" w:rsidR="002A337A" w:rsidRDefault="002A337A" w:rsidP="00A21140"/>
        </w:tc>
      </w:tr>
      <w:tr w:rsidR="002A337A" w14:paraId="232D9F1C" w14:textId="77777777" w:rsidTr="002D7EB2">
        <w:tc>
          <w:tcPr>
            <w:tcW w:w="812" w:type="dxa"/>
          </w:tcPr>
          <w:p w14:paraId="15C6CBAE" w14:textId="77777777" w:rsidR="002A337A" w:rsidRPr="008E27A2" w:rsidRDefault="002A337A" w:rsidP="00A21140"/>
        </w:tc>
        <w:tc>
          <w:tcPr>
            <w:tcW w:w="3765" w:type="dxa"/>
          </w:tcPr>
          <w:p w14:paraId="068087B7" w14:textId="77777777" w:rsidR="002A337A" w:rsidRDefault="002A337A" w:rsidP="00A21140"/>
        </w:tc>
        <w:tc>
          <w:tcPr>
            <w:tcW w:w="6643" w:type="dxa"/>
          </w:tcPr>
          <w:p w14:paraId="0BE31F1F" w14:textId="77777777" w:rsidR="002A337A" w:rsidRDefault="002A337A" w:rsidP="00A21140"/>
        </w:tc>
      </w:tr>
      <w:tr w:rsidR="002A337A" w14:paraId="23EBE431" w14:textId="77777777" w:rsidTr="002D7EB2">
        <w:tc>
          <w:tcPr>
            <w:tcW w:w="11220" w:type="dxa"/>
            <w:gridSpan w:val="3"/>
            <w:shd w:val="clear" w:color="auto" w:fill="003087" w:themeFill="text2"/>
          </w:tcPr>
          <w:p w14:paraId="57BA5F6E" w14:textId="7C1996A9" w:rsidR="002A337A" w:rsidRPr="002A337A" w:rsidRDefault="00A26D09" w:rsidP="00A21140">
            <w:pPr>
              <w:rPr>
                <w:b/>
                <w:bCs/>
                <w:sz w:val="32"/>
                <w:szCs w:val="32"/>
              </w:rPr>
            </w:pPr>
            <w:r w:rsidRPr="69FF63ED">
              <w:rPr>
                <w:b/>
                <w:bCs/>
                <w:sz w:val="32"/>
                <w:szCs w:val="32"/>
              </w:rPr>
              <w:t>Delkontrakt</w:t>
            </w:r>
            <w:r w:rsidR="002A337A" w:rsidRPr="69FF63ED">
              <w:rPr>
                <w:b/>
                <w:bCs/>
                <w:sz w:val="32"/>
                <w:szCs w:val="32"/>
              </w:rPr>
              <w:t xml:space="preserve"> 3</w:t>
            </w:r>
            <w:r w:rsidR="322C04D9" w:rsidRPr="69FF63ED">
              <w:rPr>
                <w:b/>
                <w:bCs/>
                <w:sz w:val="32"/>
                <w:szCs w:val="32"/>
              </w:rPr>
              <w:t xml:space="preserve"> Ørnes </w:t>
            </w:r>
          </w:p>
        </w:tc>
      </w:tr>
      <w:tr w:rsidR="002A337A" w14:paraId="7FBAA925" w14:textId="77777777" w:rsidTr="002D7EB2">
        <w:tc>
          <w:tcPr>
            <w:tcW w:w="812" w:type="dxa"/>
            <w:shd w:val="clear" w:color="auto" w:fill="003087" w:themeFill="text2"/>
          </w:tcPr>
          <w:p w14:paraId="2B9DEE7D" w14:textId="77777777" w:rsidR="002A337A" w:rsidRDefault="002A337A" w:rsidP="00A21140">
            <w:r>
              <w:t xml:space="preserve">Punkt </w:t>
            </w:r>
          </w:p>
        </w:tc>
        <w:tc>
          <w:tcPr>
            <w:tcW w:w="3765" w:type="dxa"/>
            <w:shd w:val="clear" w:color="auto" w:fill="003087" w:themeFill="text2"/>
          </w:tcPr>
          <w:p w14:paraId="64D2FE36" w14:textId="77777777" w:rsidR="002A337A" w:rsidRDefault="002A337A" w:rsidP="00A21140">
            <w:r>
              <w:t xml:space="preserve">Dokument og delkontrakt </w:t>
            </w:r>
          </w:p>
        </w:tc>
        <w:tc>
          <w:tcPr>
            <w:tcW w:w="6643" w:type="dxa"/>
            <w:shd w:val="clear" w:color="auto" w:fill="003087" w:themeFill="text2"/>
          </w:tcPr>
          <w:p w14:paraId="0D6F3E6E" w14:textId="77777777" w:rsidR="002A337A" w:rsidRDefault="002A337A" w:rsidP="00A21140">
            <w:r>
              <w:t xml:space="preserve">Kommentar </w:t>
            </w:r>
          </w:p>
        </w:tc>
      </w:tr>
      <w:tr w:rsidR="002A337A" w14:paraId="2AEBE012" w14:textId="77777777" w:rsidTr="002D7EB2">
        <w:tc>
          <w:tcPr>
            <w:tcW w:w="812" w:type="dxa"/>
          </w:tcPr>
          <w:p w14:paraId="4C263388" w14:textId="77777777" w:rsidR="002A337A" w:rsidRDefault="002A337A" w:rsidP="00A21140"/>
        </w:tc>
        <w:tc>
          <w:tcPr>
            <w:tcW w:w="3765" w:type="dxa"/>
          </w:tcPr>
          <w:p w14:paraId="7093D7AC" w14:textId="77777777" w:rsidR="002A337A" w:rsidRDefault="002A337A" w:rsidP="00A21140"/>
        </w:tc>
        <w:tc>
          <w:tcPr>
            <w:tcW w:w="6643" w:type="dxa"/>
          </w:tcPr>
          <w:p w14:paraId="72C5D792" w14:textId="77777777" w:rsidR="002A337A" w:rsidRDefault="002A337A" w:rsidP="00A21140"/>
        </w:tc>
      </w:tr>
      <w:tr w:rsidR="002A337A" w14:paraId="5B4A2CC6" w14:textId="77777777" w:rsidTr="002D7EB2">
        <w:tc>
          <w:tcPr>
            <w:tcW w:w="812" w:type="dxa"/>
          </w:tcPr>
          <w:p w14:paraId="35FFD8E6" w14:textId="77777777" w:rsidR="002A337A" w:rsidRDefault="002A337A" w:rsidP="00A21140"/>
        </w:tc>
        <w:tc>
          <w:tcPr>
            <w:tcW w:w="3765" w:type="dxa"/>
          </w:tcPr>
          <w:p w14:paraId="3330B889" w14:textId="77777777" w:rsidR="002A337A" w:rsidRDefault="002A337A" w:rsidP="00A21140"/>
        </w:tc>
        <w:tc>
          <w:tcPr>
            <w:tcW w:w="6643" w:type="dxa"/>
          </w:tcPr>
          <w:p w14:paraId="6F243676" w14:textId="77777777" w:rsidR="002A337A" w:rsidRDefault="002A337A" w:rsidP="00A21140"/>
        </w:tc>
      </w:tr>
      <w:tr w:rsidR="002A337A" w14:paraId="3F74E05B" w14:textId="77777777" w:rsidTr="002D7EB2">
        <w:tc>
          <w:tcPr>
            <w:tcW w:w="812" w:type="dxa"/>
          </w:tcPr>
          <w:p w14:paraId="47A494F3" w14:textId="77777777" w:rsidR="002A337A" w:rsidRDefault="002A337A" w:rsidP="00A21140"/>
        </w:tc>
        <w:tc>
          <w:tcPr>
            <w:tcW w:w="3765" w:type="dxa"/>
          </w:tcPr>
          <w:p w14:paraId="0FF31322" w14:textId="77777777" w:rsidR="002A337A" w:rsidRDefault="002A337A" w:rsidP="00A21140"/>
        </w:tc>
        <w:tc>
          <w:tcPr>
            <w:tcW w:w="6643" w:type="dxa"/>
          </w:tcPr>
          <w:p w14:paraId="7B31C58E" w14:textId="77777777" w:rsidR="002A337A" w:rsidRDefault="002A337A" w:rsidP="00A21140"/>
        </w:tc>
      </w:tr>
      <w:tr w:rsidR="003D091C" w14:paraId="52B57224" w14:textId="77777777" w:rsidTr="002D7EB2">
        <w:tc>
          <w:tcPr>
            <w:tcW w:w="11220" w:type="dxa"/>
            <w:gridSpan w:val="3"/>
            <w:shd w:val="clear" w:color="auto" w:fill="003087" w:themeFill="text2"/>
          </w:tcPr>
          <w:p w14:paraId="40107717" w14:textId="7B4E1875" w:rsidR="003D091C" w:rsidRDefault="003D091C" w:rsidP="00A21140">
            <w:r w:rsidRPr="69FF63ED">
              <w:rPr>
                <w:b/>
                <w:bCs/>
                <w:sz w:val="32"/>
                <w:szCs w:val="32"/>
              </w:rPr>
              <w:t xml:space="preserve">Delkontrakt </w:t>
            </w:r>
            <w:r>
              <w:rPr>
                <w:b/>
                <w:bCs/>
                <w:sz w:val="32"/>
                <w:szCs w:val="32"/>
              </w:rPr>
              <w:t xml:space="preserve">4 </w:t>
            </w:r>
            <w:r w:rsidR="002D7EB2">
              <w:rPr>
                <w:b/>
                <w:bCs/>
                <w:sz w:val="32"/>
                <w:szCs w:val="32"/>
              </w:rPr>
              <w:t xml:space="preserve">Vesterålen </w:t>
            </w:r>
          </w:p>
        </w:tc>
      </w:tr>
      <w:tr w:rsidR="002D7EB2" w14:paraId="4925C070" w14:textId="77777777" w:rsidTr="002D7EB2">
        <w:tc>
          <w:tcPr>
            <w:tcW w:w="812" w:type="dxa"/>
            <w:shd w:val="clear" w:color="auto" w:fill="003087" w:themeFill="text2"/>
          </w:tcPr>
          <w:p w14:paraId="470B436C" w14:textId="52F63055" w:rsidR="002D7EB2" w:rsidRDefault="002D7EB2" w:rsidP="002D7EB2">
            <w:r>
              <w:t xml:space="preserve">Punkt </w:t>
            </w:r>
          </w:p>
        </w:tc>
        <w:tc>
          <w:tcPr>
            <w:tcW w:w="3765" w:type="dxa"/>
            <w:shd w:val="clear" w:color="auto" w:fill="003087" w:themeFill="text2"/>
          </w:tcPr>
          <w:p w14:paraId="1626688B" w14:textId="49A901EC" w:rsidR="002D7EB2" w:rsidRDefault="002D7EB2" w:rsidP="002D7EB2">
            <w:r>
              <w:t xml:space="preserve">Dokument og delkontrakt </w:t>
            </w:r>
          </w:p>
        </w:tc>
        <w:tc>
          <w:tcPr>
            <w:tcW w:w="6643" w:type="dxa"/>
            <w:shd w:val="clear" w:color="auto" w:fill="003087" w:themeFill="text2"/>
          </w:tcPr>
          <w:p w14:paraId="5A855BF6" w14:textId="73BB9ACA" w:rsidR="002D7EB2" w:rsidRDefault="002D7EB2" w:rsidP="002D7EB2">
            <w:r>
              <w:t xml:space="preserve">Kommentar </w:t>
            </w:r>
          </w:p>
        </w:tc>
      </w:tr>
      <w:tr w:rsidR="00086C7F" w14:paraId="6AE16CCC" w14:textId="77777777" w:rsidTr="002D7EB2">
        <w:tc>
          <w:tcPr>
            <w:tcW w:w="812" w:type="dxa"/>
          </w:tcPr>
          <w:p w14:paraId="0808D19C" w14:textId="77777777" w:rsidR="00086C7F" w:rsidRDefault="00086C7F" w:rsidP="00A21140"/>
        </w:tc>
        <w:tc>
          <w:tcPr>
            <w:tcW w:w="3765" w:type="dxa"/>
          </w:tcPr>
          <w:p w14:paraId="555DF6CE" w14:textId="77777777" w:rsidR="00086C7F" w:rsidRDefault="00086C7F" w:rsidP="00A21140"/>
        </w:tc>
        <w:tc>
          <w:tcPr>
            <w:tcW w:w="6643" w:type="dxa"/>
          </w:tcPr>
          <w:p w14:paraId="10D23254" w14:textId="77777777" w:rsidR="00086C7F" w:rsidRDefault="00086C7F" w:rsidP="00A21140"/>
        </w:tc>
      </w:tr>
      <w:tr w:rsidR="002D7EB2" w14:paraId="43D4511F" w14:textId="77777777" w:rsidTr="002D7EB2">
        <w:tc>
          <w:tcPr>
            <w:tcW w:w="812" w:type="dxa"/>
          </w:tcPr>
          <w:p w14:paraId="21A891BE" w14:textId="77777777" w:rsidR="002D7EB2" w:rsidRDefault="002D7EB2" w:rsidP="00A21140"/>
        </w:tc>
        <w:tc>
          <w:tcPr>
            <w:tcW w:w="3765" w:type="dxa"/>
          </w:tcPr>
          <w:p w14:paraId="5AEBF466" w14:textId="77777777" w:rsidR="002D7EB2" w:rsidRDefault="002D7EB2" w:rsidP="00A21140"/>
        </w:tc>
        <w:tc>
          <w:tcPr>
            <w:tcW w:w="6643" w:type="dxa"/>
          </w:tcPr>
          <w:p w14:paraId="290BC6BF" w14:textId="77777777" w:rsidR="002D7EB2" w:rsidRDefault="002D7EB2" w:rsidP="00A21140"/>
        </w:tc>
      </w:tr>
      <w:tr w:rsidR="002D7EB2" w14:paraId="4E88852E" w14:textId="77777777" w:rsidTr="002D7EB2">
        <w:tc>
          <w:tcPr>
            <w:tcW w:w="812" w:type="dxa"/>
          </w:tcPr>
          <w:p w14:paraId="12F78F19" w14:textId="77777777" w:rsidR="002D7EB2" w:rsidRDefault="002D7EB2" w:rsidP="00A21140"/>
        </w:tc>
        <w:tc>
          <w:tcPr>
            <w:tcW w:w="3765" w:type="dxa"/>
          </w:tcPr>
          <w:p w14:paraId="3E395EE4" w14:textId="77777777" w:rsidR="002D7EB2" w:rsidRDefault="002D7EB2" w:rsidP="00A21140"/>
        </w:tc>
        <w:tc>
          <w:tcPr>
            <w:tcW w:w="6643" w:type="dxa"/>
          </w:tcPr>
          <w:p w14:paraId="39FA3322" w14:textId="77777777" w:rsidR="002D7EB2" w:rsidRDefault="002D7EB2" w:rsidP="00A21140"/>
        </w:tc>
      </w:tr>
      <w:tr w:rsidR="003D091C" w14:paraId="3AE4B6E6" w14:textId="77777777" w:rsidTr="002D7EB2">
        <w:tc>
          <w:tcPr>
            <w:tcW w:w="11220" w:type="dxa"/>
            <w:gridSpan w:val="3"/>
            <w:shd w:val="clear" w:color="auto" w:fill="003087" w:themeFill="text2"/>
          </w:tcPr>
          <w:p w14:paraId="389EB078" w14:textId="13AAB7B1" w:rsidR="003D091C" w:rsidRDefault="002D7EB2" w:rsidP="00A21140">
            <w:r w:rsidRPr="002D7EB2">
              <w:rPr>
                <w:b/>
                <w:bCs/>
                <w:sz w:val="32"/>
                <w:szCs w:val="32"/>
              </w:rPr>
              <w:t>Delkontrakt 5 Lofoten</w:t>
            </w:r>
            <w:r>
              <w:t xml:space="preserve"> </w:t>
            </w:r>
          </w:p>
        </w:tc>
      </w:tr>
      <w:tr w:rsidR="002D7EB2" w14:paraId="17A74A83" w14:textId="77777777" w:rsidTr="002D7EB2">
        <w:tc>
          <w:tcPr>
            <w:tcW w:w="812" w:type="dxa"/>
            <w:shd w:val="clear" w:color="auto" w:fill="003087" w:themeFill="text2"/>
          </w:tcPr>
          <w:p w14:paraId="31D4B4BF" w14:textId="7B157D23" w:rsidR="002D7EB2" w:rsidRDefault="002D7EB2" w:rsidP="002D7EB2">
            <w:r>
              <w:t xml:space="preserve">Punkt </w:t>
            </w:r>
          </w:p>
        </w:tc>
        <w:tc>
          <w:tcPr>
            <w:tcW w:w="3765" w:type="dxa"/>
            <w:shd w:val="clear" w:color="auto" w:fill="003087" w:themeFill="text2"/>
          </w:tcPr>
          <w:p w14:paraId="4826C52C" w14:textId="026EA60C" w:rsidR="002D7EB2" w:rsidRDefault="002D7EB2" w:rsidP="002D7EB2">
            <w:r>
              <w:t xml:space="preserve">Dokument og delkontrakt </w:t>
            </w:r>
          </w:p>
        </w:tc>
        <w:tc>
          <w:tcPr>
            <w:tcW w:w="6643" w:type="dxa"/>
            <w:shd w:val="clear" w:color="auto" w:fill="003087" w:themeFill="text2"/>
          </w:tcPr>
          <w:p w14:paraId="12671542" w14:textId="69E4D76C" w:rsidR="002D7EB2" w:rsidRDefault="002D7EB2" w:rsidP="002D7EB2">
            <w:r>
              <w:t xml:space="preserve">Kommentar </w:t>
            </w:r>
          </w:p>
        </w:tc>
      </w:tr>
      <w:tr w:rsidR="003D091C" w14:paraId="53C582F7" w14:textId="77777777" w:rsidTr="002D7EB2">
        <w:tc>
          <w:tcPr>
            <w:tcW w:w="812" w:type="dxa"/>
          </w:tcPr>
          <w:p w14:paraId="17A4D721" w14:textId="77777777" w:rsidR="003D091C" w:rsidRDefault="003D091C" w:rsidP="00A21140"/>
        </w:tc>
        <w:tc>
          <w:tcPr>
            <w:tcW w:w="3765" w:type="dxa"/>
          </w:tcPr>
          <w:p w14:paraId="29DDC4D0" w14:textId="77777777" w:rsidR="003D091C" w:rsidRDefault="003D091C" w:rsidP="00A21140"/>
        </w:tc>
        <w:tc>
          <w:tcPr>
            <w:tcW w:w="6643" w:type="dxa"/>
          </w:tcPr>
          <w:p w14:paraId="3BD41F67" w14:textId="77777777" w:rsidR="003D091C" w:rsidRDefault="003D091C" w:rsidP="00A21140"/>
        </w:tc>
      </w:tr>
      <w:tr w:rsidR="003D091C" w14:paraId="06D54A5C" w14:textId="77777777" w:rsidTr="002D7EB2">
        <w:tc>
          <w:tcPr>
            <w:tcW w:w="812" w:type="dxa"/>
          </w:tcPr>
          <w:p w14:paraId="23620CD4" w14:textId="77777777" w:rsidR="003D091C" w:rsidRDefault="003D091C" w:rsidP="00A21140"/>
        </w:tc>
        <w:tc>
          <w:tcPr>
            <w:tcW w:w="3765" w:type="dxa"/>
          </w:tcPr>
          <w:p w14:paraId="0392DDB6" w14:textId="77777777" w:rsidR="003D091C" w:rsidRDefault="003D091C" w:rsidP="00A21140"/>
        </w:tc>
        <w:tc>
          <w:tcPr>
            <w:tcW w:w="6643" w:type="dxa"/>
          </w:tcPr>
          <w:p w14:paraId="3450478A" w14:textId="77777777" w:rsidR="003D091C" w:rsidRDefault="003D091C" w:rsidP="00A21140"/>
        </w:tc>
      </w:tr>
      <w:tr w:rsidR="002D7EB2" w14:paraId="6D19EF23" w14:textId="77777777" w:rsidTr="002D7EB2">
        <w:tc>
          <w:tcPr>
            <w:tcW w:w="812" w:type="dxa"/>
          </w:tcPr>
          <w:p w14:paraId="2AF01E8D" w14:textId="77777777" w:rsidR="002D7EB2" w:rsidRDefault="002D7EB2" w:rsidP="00A21140"/>
        </w:tc>
        <w:tc>
          <w:tcPr>
            <w:tcW w:w="3765" w:type="dxa"/>
          </w:tcPr>
          <w:p w14:paraId="58D0DDEA" w14:textId="77777777" w:rsidR="002D7EB2" w:rsidRDefault="002D7EB2" w:rsidP="00A21140"/>
        </w:tc>
        <w:tc>
          <w:tcPr>
            <w:tcW w:w="6643" w:type="dxa"/>
          </w:tcPr>
          <w:p w14:paraId="5FDE456A" w14:textId="77777777" w:rsidR="002D7EB2" w:rsidRDefault="002D7EB2" w:rsidP="00A21140"/>
        </w:tc>
      </w:tr>
    </w:tbl>
    <w:p w14:paraId="2E32C036" w14:textId="604962BC" w:rsidR="00512B3B" w:rsidRPr="00512B3B" w:rsidRDefault="00512B3B" w:rsidP="008F2B11"/>
    <w:sectPr w:rsidR="00512B3B" w:rsidRPr="00512B3B" w:rsidSect="00102162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701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FB566" w14:textId="77777777" w:rsidR="00D24145" w:rsidRDefault="00D24145" w:rsidP="008A6B54">
      <w:pPr>
        <w:spacing w:after="0" w:line="240" w:lineRule="auto"/>
      </w:pPr>
      <w:r>
        <w:separator/>
      </w:r>
    </w:p>
  </w:endnote>
  <w:endnote w:type="continuationSeparator" w:id="0">
    <w:p w14:paraId="2F8BE88D" w14:textId="77777777" w:rsidR="00D24145" w:rsidRDefault="00D24145" w:rsidP="008A6B54">
      <w:pPr>
        <w:spacing w:after="0" w:line="240" w:lineRule="auto"/>
      </w:pPr>
      <w:r>
        <w:continuationSeparator/>
      </w:r>
    </w:p>
  </w:endnote>
  <w:endnote w:type="continuationNotice" w:id="1">
    <w:p w14:paraId="37747DE0" w14:textId="77777777" w:rsidR="00D24145" w:rsidRDefault="00D241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54"/>
      <w:gridCol w:w="6855"/>
    </w:tblGrid>
    <w:tr w:rsidR="0001190D" w:rsidRPr="00907B33" w14:paraId="050C7890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BDD106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ACC274C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3D724D39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A79D9CB" w14:textId="32496861" w:rsidR="0001190D" w:rsidRPr="00BD5AA6" w:rsidRDefault="0010216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102162">
            <w:rPr>
              <w:b w:val="0"/>
              <w:bCs/>
              <w:color w:val="003087" w:themeColor="text2"/>
              <w:sz w:val="18"/>
              <w:szCs w:val="18"/>
            </w:rPr>
            <w:t>Spørsmål, svar og endringer, versjon 07-2023</w:t>
          </w:r>
        </w:p>
      </w:tc>
      <w:tc>
        <w:tcPr>
          <w:tcW w:w="2500" w:type="pct"/>
          <w:shd w:val="clear" w:color="auto" w:fill="auto"/>
        </w:tcPr>
        <w:p w14:paraId="3FA52467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5095A52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54"/>
      <w:gridCol w:w="6855"/>
    </w:tblGrid>
    <w:tr w:rsidR="004F084A" w:rsidRPr="00907B33" w14:paraId="22FEA447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C18D52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FB522A3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6754C997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DF10233" w14:textId="23816AB2" w:rsidR="004F084A" w:rsidRPr="00BD5AA6" w:rsidRDefault="0010216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102162">
            <w:rPr>
              <w:b w:val="0"/>
              <w:bCs/>
              <w:color w:val="003087" w:themeColor="text2"/>
              <w:sz w:val="18"/>
              <w:szCs w:val="18"/>
            </w:rPr>
            <w:t>Spørsmål, svar og endringer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  <w:shd w:val="clear" w:color="auto" w:fill="auto"/>
        </w:tcPr>
        <w:p w14:paraId="41EE202A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AC699F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2F15C" w14:textId="77777777" w:rsidR="00D24145" w:rsidRDefault="00D24145" w:rsidP="008A6B54">
      <w:pPr>
        <w:spacing w:after="0" w:line="240" w:lineRule="auto"/>
      </w:pPr>
      <w:r>
        <w:separator/>
      </w:r>
    </w:p>
  </w:footnote>
  <w:footnote w:type="continuationSeparator" w:id="0">
    <w:p w14:paraId="68DF0677" w14:textId="77777777" w:rsidR="00D24145" w:rsidRDefault="00D24145" w:rsidP="008A6B54">
      <w:pPr>
        <w:spacing w:after="0" w:line="240" w:lineRule="auto"/>
      </w:pPr>
      <w:r>
        <w:continuationSeparator/>
      </w:r>
    </w:p>
  </w:footnote>
  <w:footnote w:type="continuationNotice" w:id="1">
    <w:p w14:paraId="7ED7E941" w14:textId="77777777" w:rsidR="00D24145" w:rsidRDefault="00D241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3C7A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D28C140" wp14:editId="0F8A779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9280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4E1B80D3" wp14:editId="102A00B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162"/>
    <w:rsid w:val="0001190D"/>
    <w:rsid w:val="000169B0"/>
    <w:rsid w:val="0005676F"/>
    <w:rsid w:val="00061D42"/>
    <w:rsid w:val="00066FAD"/>
    <w:rsid w:val="00086C7F"/>
    <w:rsid w:val="000E3D69"/>
    <w:rsid w:val="000E7DF3"/>
    <w:rsid w:val="000F11A5"/>
    <w:rsid w:val="00102162"/>
    <w:rsid w:val="00112A6E"/>
    <w:rsid w:val="001457DD"/>
    <w:rsid w:val="0015194A"/>
    <w:rsid w:val="00162B26"/>
    <w:rsid w:val="00171E29"/>
    <w:rsid w:val="00172E83"/>
    <w:rsid w:val="00174098"/>
    <w:rsid w:val="00174C26"/>
    <w:rsid w:val="00201846"/>
    <w:rsid w:val="00234B11"/>
    <w:rsid w:val="0027783B"/>
    <w:rsid w:val="0028762D"/>
    <w:rsid w:val="002A337A"/>
    <w:rsid w:val="002C03B4"/>
    <w:rsid w:val="002C5C80"/>
    <w:rsid w:val="002D33F1"/>
    <w:rsid w:val="002D3D30"/>
    <w:rsid w:val="002D7EB2"/>
    <w:rsid w:val="002F21B1"/>
    <w:rsid w:val="00311005"/>
    <w:rsid w:val="003555AE"/>
    <w:rsid w:val="003558DB"/>
    <w:rsid w:val="003C38AF"/>
    <w:rsid w:val="003C7810"/>
    <w:rsid w:val="003D091C"/>
    <w:rsid w:val="003D3F41"/>
    <w:rsid w:val="003E43DA"/>
    <w:rsid w:val="003F62DC"/>
    <w:rsid w:val="00400A8F"/>
    <w:rsid w:val="00402EAE"/>
    <w:rsid w:val="00421342"/>
    <w:rsid w:val="00444B4E"/>
    <w:rsid w:val="00453A37"/>
    <w:rsid w:val="0047732F"/>
    <w:rsid w:val="00486A77"/>
    <w:rsid w:val="004B54E4"/>
    <w:rsid w:val="004D0280"/>
    <w:rsid w:val="004F084A"/>
    <w:rsid w:val="00512B3B"/>
    <w:rsid w:val="00522354"/>
    <w:rsid w:val="00552D0F"/>
    <w:rsid w:val="005703FD"/>
    <w:rsid w:val="005B0B47"/>
    <w:rsid w:val="005E3FC0"/>
    <w:rsid w:val="005E61C2"/>
    <w:rsid w:val="005F5862"/>
    <w:rsid w:val="006252EC"/>
    <w:rsid w:val="00664022"/>
    <w:rsid w:val="006837C3"/>
    <w:rsid w:val="006A65CA"/>
    <w:rsid w:val="006B4E6A"/>
    <w:rsid w:val="006C03F4"/>
    <w:rsid w:val="006F2FAB"/>
    <w:rsid w:val="006F312A"/>
    <w:rsid w:val="00745FAF"/>
    <w:rsid w:val="0076237F"/>
    <w:rsid w:val="00771457"/>
    <w:rsid w:val="007866C0"/>
    <w:rsid w:val="00794CC5"/>
    <w:rsid w:val="007A5B4D"/>
    <w:rsid w:val="007D00AD"/>
    <w:rsid w:val="007D23C9"/>
    <w:rsid w:val="007D379B"/>
    <w:rsid w:val="007F13FF"/>
    <w:rsid w:val="0081186E"/>
    <w:rsid w:val="0082344F"/>
    <w:rsid w:val="0083537D"/>
    <w:rsid w:val="00884491"/>
    <w:rsid w:val="0088778C"/>
    <w:rsid w:val="008961BF"/>
    <w:rsid w:val="008A1521"/>
    <w:rsid w:val="008A6B54"/>
    <w:rsid w:val="008D1774"/>
    <w:rsid w:val="008E27A2"/>
    <w:rsid w:val="008F2B11"/>
    <w:rsid w:val="008F671D"/>
    <w:rsid w:val="008F7C47"/>
    <w:rsid w:val="00904626"/>
    <w:rsid w:val="00907B33"/>
    <w:rsid w:val="00913D81"/>
    <w:rsid w:val="009A3E11"/>
    <w:rsid w:val="009A5A0C"/>
    <w:rsid w:val="009A77EC"/>
    <w:rsid w:val="009B4D02"/>
    <w:rsid w:val="009C021F"/>
    <w:rsid w:val="009C7E5D"/>
    <w:rsid w:val="009F7F53"/>
    <w:rsid w:val="00A021C1"/>
    <w:rsid w:val="00A13B9A"/>
    <w:rsid w:val="00A26D09"/>
    <w:rsid w:val="00A34069"/>
    <w:rsid w:val="00A6392D"/>
    <w:rsid w:val="00A659C6"/>
    <w:rsid w:val="00AA1652"/>
    <w:rsid w:val="00AE3BC9"/>
    <w:rsid w:val="00B254A8"/>
    <w:rsid w:val="00B261C2"/>
    <w:rsid w:val="00B30A4F"/>
    <w:rsid w:val="00B366AE"/>
    <w:rsid w:val="00B606AD"/>
    <w:rsid w:val="00B63D97"/>
    <w:rsid w:val="00B656CC"/>
    <w:rsid w:val="00B67D9F"/>
    <w:rsid w:val="00B739E5"/>
    <w:rsid w:val="00B74B4E"/>
    <w:rsid w:val="00BC7511"/>
    <w:rsid w:val="00BD5AA6"/>
    <w:rsid w:val="00C07DB4"/>
    <w:rsid w:val="00C37AEC"/>
    <w:rsid w:val="00C80220"/>
    <w:rsid w:val="00CB354A"/>
    <w:rsid w:val="00CC015B"/>
    <w:rsid w:val="00CC0CDA"/>
    <w:rsid w:val="00D0738E"/>
    <w:rsid w:val="00D11490"/>
    <w:rsid w:val="00D24145"/>
    <w:rsid w:val="00D25402"/>
    <w:rsid w:val="00D549FA"/>
    <w:rsid w:val="00D758FB"/>
    <w:rsid w:val="00D7716E"/>
    <w:rsid w:val="00D869B4"/>
    <w:rsid w:val="00E01EA2"/>
    <w:rsid w:val="00E16DE8"/>
    <w:rsid w:val="00E3138E"/>
    <w:rsid w:val="00E43556"/>
    <w:rsid w:val="00E6649E"/>
    <w:rsid w:val="00E67A43"/>
    <w:rsid w:val="00E838B2"/>
    <w:rsid w:val="00E91277"/>
    <w:rsid w:val="00E93B37"/>
    <w:rsid w:val="00EA45CB"/>
    <w:rsid w:val="00EB13E8"/>
    <w:rsid w:val="00EB5F17"/>
    <w:rsid w:val="00ED1933"/>
    <w:rsid w:val="00ED29B3"/>
    <w:rsid w:val="00F047F6"/>
    <w:rsid w:val="00F139BA"/>
    <w:rsid w:val="00F141F6"/>
    <w:rsid w:val="00F21DF4"/>
    <w:rsid w:val="00F22DA7"/>
    <w:rsid w:val="00F300FC"/>
    <w:rsid w:val="00F3117C"/>
    <w:rsid w:val="00F33340"/>
    <w:rsid w:val="00F3344C"/>
    <w:rsid w:val="00F360D4"/>
    <w:rsid w:val="00F604BA"/>
    <w:rsid w:val="00F6667E"/>
    <w:rsid w:val="00FA1CD0"/>
    <w:rsid w:val="00FC10CA"/>
    <w:rsid w:val="00FD6AD8"/>
    <w:rsid w:val="06D3D520"/>
    <w:rsid w:val="0A5141E9"/>
    <w:rsid w:val="13FA9FAB"/>
    <w:rsid w:val="140F05F6"/>
    <w:rsid w:val="1DDC99C9"/>
    <w:rsid w:val="2324D389"/>
    <w:rsid w:val="322C04D9"/>
    <w:rsid w:val="39495C5F"/>
    <w:rsid w:val="41EED70D"/>
    <w:rsid w:val="56DF93B3"/>
    <w:rsid w:val="62880D14"/>
    <w:rsid w:val="69FF63ED"/>
    <w:rsid w:val="7987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12DC7"/>
  <w15:chartTrackingRefBased/>
  <w15:docId w15:val="{9882ECBB-B59B-4D2B-9798-29676A7D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2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customStyle="1" w:styleId="pf0">
    <w:name w:val="pf0"/>
    <w:basedOn w:val="Normal"/>
    <w:rsid w:val="00904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cf01">
    <w:name w:val="cf01"/>
    <w:basedOn w:val="Standardskriftforavsnitt"/>
    <w:rsid w:val="0090462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23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63EDAF-7C04-44EA-8826-99960548C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D87D61-2AFD-4CD4-987C-52B2C8972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3DCBE2-0C0E-488A-ADB6-30C2F7EA7D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6</TotalTime>
  <Pages>2</Pages>
  <Words>81</Words>
  <Characters>434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Stine Kallestad</cp:lastModifiedBy>
  <cp:revision>9</cp:revision>
  <cp:lastPrinted>2024-11-26T08:05:00Z</cp:lastPrinted>
  <dcterms:created xsi:type="dcterms:W3CDTF">2026-08-06T09:53:00Z</dcterms:created>
  <dcterms:modified xsi:type="dcterms:W3CDTF">2026-08-06T10:02:00Z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77500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