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4EC3" w:rsidR="00916D09" w:rsidP="00916D09" w:rsidRDefault="53D7EAB0" w14:paraId="4634882E" w14:textId="5F474B2A">
      <w:pPr>
        <w:pStyle w:val="Tittel"/>
        <w:rPr>
          <w:rFonts w:asciiTheme="minorHAnsi" w:hAnsiTheme="minorHAnsi" w:cstheme="minorHAnsi"/>
          <w:sz w:val="40"/>
          <w:szCs w:val="40"/>
        </w:rPr>
      </w:pPr>
      <w:r w:rsidRPr="00904EC3">
        <w:rPr>
          <w:rFonts w:asciiTheme="minorHAnsi" w:hAnsiTheme="minorHAnsi" w:cstheme="minorHAnsi"/>
          <w:sz w:val="40"/>
          <w:szCs w:val="40"/>
        </w:rPr>
        <w:t xml:space="preserve">Vedlegg 1 - </w:t>
      </w:r>
      <w:r w:rsidRPr="00904EC3" w:rsidR="00916D09">
        <w:rPr>
          <w:rFonts w:asciiTheme="minorHAnsi" w:hAnsiTheme="minorHAnsi" w:cstheme="minorHAnsi"/>
          <w:sz w:val="40"/>
          <w:szCs w:val="40"/>
        </w:rPr>
        <w:t>Tilbudsbrev</w:t>
      </w:r>
    </w:p>
    <w:p w:rsidRPr="009D4307" w:rsidR="00916D09" w:rsidP="00916D09" w:rsidRDefault="00916D09" w14:paraId="68592041" w14:textId="77777777">
      <w:pPr>
        <w:rPr>
          <w:rFonts w:asciiTheme="minorHAnsi" w:hAnsiTheme="minorHAnsi" w:cstheme="minorHAnsi"/>
          <w:sz w:val="20"/>
          <w:szCs w:val="20"/>
        </w:rPr>
      </w:pPr>
    </w:p>
    <w:p w:rsidRPr="009D4307" w:rsidR="00916D09" w:rsidP="00916D09" w:rsidRDefault="00916D09" w14:paraId="6A622BC3" w14:textId="29C8F790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 xml:space="preserve">Leverandøren </w:t>
      </w:r>
      <w:r w:rsidRPr="009D4307" w:rsidR="002E1AD9">
        <w:rPr>
          <w:rFonts w:asciiTheme="minorHAnsi" w:hAnsiTheme="minorHAnsi" w:cstheme="minorHAnsi"/>
          <w:sz w:val="20"/>
          <w:szCs w:val="20"/>
        </w:rPr>
        <w:t>bes fylle inn alle felt</w:t>
      </w:r>
      <w:r w:rsidRPr="009D4307" w:rsidR="00104126">
        <w:rPr>
          <w:rFonts w:asciiTheme="minorHAnsi" w:hAnsiTheme="minorHAnsi" w:cstheme="minorHAnsi"/>
          <w:sz w:val="20"/>
          <w:szCs w:val="20"/>
        </w:rPr>
        <w:t xml:space="preserve"> i dette dokumentet.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5"/>
        <w:gridCol w:w="2876"/>
        <w:gridCol w:w="1362"/>
        <w:gridCol w:w="3056"/>
      </w:tblGrid>
      <w:tr w:rsidRPr="009D4307" w:rsidR="00916D09" w:rsidTr="00D20F2D" w14:paraId="2F7C3D66" w14:textId="77777777">
        <w:trPr>
          <w:trHeight w:val="368"/>
        </w:trPr>
        <w:tc>
          <w:tcPr>
            <w:tcW w:w="1735" w:type="dxa"/>
          </w:tcPr>
          <w:p w:rsidRPr="009D4307" w:rsidR="00916D09" w:rsidP="00D91FF6" w:rsidRDefault="00916D09" w14:paraId="5335D35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Firmanavn:</w:t>
            </w:r>
          </w:p>
        </w:tc>
        <w:tc>
          <w:tcPr>
            <w:tcW w:w="7294" w:type="dxa"/>
            <w:gridSpan w:val="3"/>
          </w:tcPr>
          <w:p w:rsidRPr="009D4307" w:rsidR="00916D09" w:rsidP="00D91FF6" w:rsidRDefault="00916D09" w14:paraId="52F8D7D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</w:p>
        </w:tc>
      </w:tr>
      <w:tr w:rsidRPr="009D4307" w:rsidR="00916D09" w:rsidTr="00D20F2D" w14:paraId="422C9415" w14:textId="77777777">
        <w:trPr>
          <w:trHeight w:val="368"/>
        </w:trPr>
        <w:tc>
          <w:tcPr>
            <w:tcW w:w="1735" w:type="dxa"/>
          </w:tcPr>
          <w:p w:rsidRPr="009D4307" w:rsidR="00916D09" w:rsidP="00D91FF6" w:rsidRDefault="00916D09" w14:paraId="4C4C4F0A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Org.nummer</w:t>
            </w:r>
            <w:proofErr w:type="spellEnd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294" w:type="dxa"/>
            <w:gridSpan w:val="3"/>
          </w:tcPr>
          <w:p w:rsidRPr="009D4307" w:rsidR="00916D09" w:rsidP="00D91FF6" w:rsidRDefault="00916D09" w14:paraId="26811C6F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Pr="009D4307" w:rsidR="00916D09" w:rsidTr="00D20F2D" w14:paraId="23275E15" w14:textId="77777777">
        <w:trPr>
          <w:trHeight w:val="368"/>
        </w:trPr>
        <w:tc>
          <w:tcPr>
            <w:tcW w:w="1735" w:type="dxa"/>
          </w:tcPr>
          <w:p w:rsidRPr="009D4307" w:rsidR="00916D09" w:rsidP="00D91FF6" w:rsidRDefault="00916D09" w14:paraId="4339C797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Postadresse:</w:t>
            </w:r>
          </w:p>
        </w:tc>
        <w:tc>
          <w:tcPr>
            <w:tcW w:w="7294" w:type="dxa"/>
            <w:gridSpan w:val="3"/>
          </w:tcPr>
          <w:p w:rsidRPr="009D4307" w:rsidR="00916D09" w:rsidP="00D91FF6" w:rsidRDefault="00916D09" w14:paraId="1AAABD2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Pr="009D4307" w:rsidR="00916D09" w:rsidTr="00D20F2D" w14:paraId="66EA6AF3" w14:textId="77777777">
        <w:trPr>
          <w:trHeight w:val="368"/>
        </w:trPr>
        <w:tc>
          <w:tcPr>
            <w:tcW w:w="1735" w:type="dxa"/>
          </w:tcPr>
          <w:p w:rsidRPr="009D4307" w:rsidR="00916D09" w:rsidP="00D91FF6" w:rsidRDefault="00916D09" w14:paraId="38510819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Besøksadresse:</w:t>
            </w:r>
          </w:p>
        </w:tc>
        <w:tc>
          <w:tcPr>
            <w:tcW w:w="7294" w:type="dxa"/>
            <w:gridSpan w:val="3"/>
          </w:tcPr>
          <w:p w:rsidRPr="009D4307" w:rsidR="00916D09" w:rsidP="00D91FF6" w:rsidRDefault="00916D09" w14:paraId="17B070F7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Pr="009D4307" w:rsidR="00916D09" w:rsidTr="00D20F2D" w14:paraId="07277E66" w14:textId="77777777">
        <w:trPr>
          <w:trHeight w:val="368"/>
        </w:trPr>
        <w:tc>
          <w:tcPr>
            <w:tcW w:w="1735" w:type="dxa"/>
          </w:tcPr>
          <w:p w:rsidRPr="009D4307" w:rsidR="00916D09" w:rsidP="00D91FF6" w:rsidRDefault="00916D09" w14:paraId="4A15E77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876" w:type="dxa"/>
          </w:tcPr>
          <w:p w:rsidRPr="009D4307" w:rsidR="00916D09" w:rsidP="00D91FF6" w:rsidRDefault="00916D09" w14:paraId="455D6505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362" w:type="dxa"/>
          </w:tcPr>
          <w:p w:rsidRPr="009D4307" w:rsidR="00916D09" w:rsidP="00D91FF6" w:rsidRDefault="00916D09" w14:paraId="2AF951C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5" w:type="dxa"/>
          </w:tcPr>
          <w:p w:rsidRPr="009D4307" w:rsidR="00916D09" w:rsidP="00D91FF6" w:rsidRDefault="00916D09" w14:paraId="39C2F46B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9D4307" w:rsidR="00916D09" w:rsidP="00916D09" w:rsidRDefault="00916D09" w14:paraId="1128B426" w14:textId="77777777">
      <w:pPr>
        <w:rPr>
          <w:rFonts w:asciiTheme="minorHAnsi" w:hAnsiTheme="minorHAnsi" w:cstheme="minorHAnsi"/>
          <w:sz w:val="20"/>
          <w:szCs w:val="20"/>
        </w:rPr>
      </w:pPr>
    </w:p>
    <w:p w:rsidRPr="009D4307" w:rsidR="00F02C98" w:rsidP="00916D09" w:rsidRDefault="00F02C98" w14:paraId="3051588D" w14:textId="3E060358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>Kontaktperson for anskaffelsen</w:t>
      </w:r>
      <w:r w:rsidRPr="009D4307" w:rsidR="00AA264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2767"/>
        <w:gridCol w:w="1518"/>
        <w:gridCol w:w="2959"/>
      </w:tblGrid>
      <w:tr w:rsidRPr="009D4307" w:rsidR="00916D09" w:rsidTr="00D20F2D" w14:paraId="40CF2153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6193C5E8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Kontaktperson:</w:t>
            </w:r>
          </w:p>
        </w:tc>
        <w:tc>
          <w:tcPr>
            <w:tcW w:w="724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7D1C46A5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Pr="009D4307" w:rsidR="00916D09" w:rsidTr="00D20F2D" w14:paraId="706B82C5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653E50E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76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22B1BEE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5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17F469E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Mobilnummer:</w:t>
            </w:r>
          </w:p>
        </w:tc>
        <w:tc>
          <w:tcPr>
            <w:tcW w:w="29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168E6954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Pr="009D4307" w:rsidR="00916D09" w:rsidTr="00D20F2D" w14:paraId="410F4BD5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6784B5CD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E-postadresse:</w:t>
            </w:r>
          </w:p>
        </w:tc>
        <w:tc>
          <w:tcPr>
            <w:tcW w:w="724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916D09" w:rsidP="00D91FF6" w:rsidRDefault="00916D09" w14:paraId="693F6B9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</w:tbl>
    <w:p w:rsidRPr="009D4307" w:rsidR="00916D09" w:rsidP="00916D09" w:rsidRDefault="00916D09" w14:paraId="02DD0B44" w14:textId="77777777">
      <w:pPr>
        <w:rPr>
          <w:rFonts w:asciiTheme="minorHAnsi" w:hAnsiTheme="minorHAnsi" w:cstheme="minorHAnsi"/>
          <w:sz w:val="20"/>
          <w:szCs w:val="20"/>
        </w:rPr>
      </w:pPr>
    </w:p>
    <w:p w:rsidRPr="009D4307" w:rsidR="00AA2641" w:rsidP="00AA2641" w:rsidRDefault="00AA2641" w14:paraId="7716B037" w14:textId="2FA77E50">
      <w:pPr>
        <w:rPr>
          <w:rFonts w:asciiTheme="minorHAnsi" w:hAnsiTheme="minorHAnsi" w:cstheme="minorHAnsi"/>
          <w:sz w:val="20"/>
          <w:szCs w:val="20"/>
        </w:rPr>
      </w:pPr>
      <w:r w:rsidRPr="009D4307">
        <w:rPr>
          <w:rFonts w:asciiTheme="minorHAnsi" w:hAnsiTheme="minorHAnsi" w:cstheme="minorHAnsi"/>
          <w:sz w:val="20"/>
          <w:szCs w:val="20"/>
        </w:rPr>
        <w:t>Kontaktperson i avtaleperioden: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2767"/>
        <w:gridCol w:w="1518"/>
        <w:gridCol w:w="2959"/>
      </w:tblGrid>
      <w:tr w:rsidRPr="009D4307" w:rsidR="00AA2641" w14:paraId="5ACA72EE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3C7330BB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Kontaktperson:</w:t>
            </w:r>
          </w:p>
        </w:tc>
        <w:tc>
          <w:tcPr>
            <w:tcW w:w="724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2A214E6D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Pr="009D4307" w:rsidR="00AA2641" w14:paraId="6C500FAB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23A7EB4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tc>
          <w:tcPr>
            <w:tcW w:w="276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7BFAD6D0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610FF4B4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Mobilnummer:</w:t>
            </w:r>
          </w:p>
        </w:tc>
        <w:tc>
          <w:tcPr>
            <w:tcW w:w="29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3C2B831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Pr="009D4307" w:rsidR="00AA2641" w14:paraId="60F12F09" w14:textId="77777777">
        <w:trPr>
          <w:trHeight w:val="307"/>
        </w:trPr>
        <w:tc>
          <w:tcPr>
            <w:tcW w:w="17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567613E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E-postadresse:</w:t>
            </w:r>
          </w:p>
        </w:tc>
        <w:tc>
          <w:tcPr>
            <w:tcW w:w="724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D4307" w:rsidR="00AA2641" w:rsidRDefault="00AA2641" w14:paraId="0AE727DE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9D430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Pr="009D4307" w:rsidR="008F4D6C" w:rsidP="4FE6B49A" w:rsidRDefault="008F4D6C" w14:paraId="24E69483" w14:textId="77777777">
      <w:pPr>
        <w:rPr>
          <w:rStyle w:val="normaltextrun"/>
          <w:rFonts w:asciiTheme="minorHAnsi" w:hAnsiTheme="minorHAnsi" w:eastAsiaTheme="majorEastAsia" w:cstheme="minorHAnsi"/>
          <w:sz w:val="20"/>
          <w:szCs w:val="20"/>
        </w:rPr>
      </w:pPr>
    </w:p>
    <w:p w:rsidR="000B2CD1" w:rsidP="4FE6B49A" w:rsidRDefault="000B2CD1" w14:paraId="0F4A7848" w14:textId="6E87BD62">
      <w:pPr>
        <w:rPr>
          <w:rStyle w:val="normaltextrun"/>
          <w:rFonts w:eastAsiaTheme="majorEastAsia"/>
          <w:sz w:val="20"/>
          <w:szCs w:val="20"/>
        </w:rPr>
      </w:pPr>
      <w:r>
        <w:rPr>
          <w:rStyle w:val="normaltextrun"/>
          <w:rFonts w:eastAsiaTheme="majorEastAsia"/>
          <w:sz w:val="20"/>
          <w:szCs w:val="20"/>
        </w:rPr>
        <w:t>Hvis leverandøren skal støtte seg på underleverandører for opp</w:t>
      </w:r>
      <w:r w:rsidR="00FC505B">
        <w:rPr>
          <w:rStyle w:val="normaltextrun"/>
          <w:rFonts w:eastAsiaTheme="majorEastAsia"/>
          <w:sz w:val="20"/>
          <w:szCs w:val="20"/>
        </w:rPr>
        <w:t>fyllelse av kontrakten skal dette fremkommer her: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1984"/>
        <w:gridCol w:w="4536"/>
      </w:tblGrid>
      <w:tr w:rsidRPr="000B2198" w:rsidR="005479FB" w:rsidTr="097C78A6" w14:paraId="3FB95DEA" w14:textId="77777777">
        <w:tc>
          <w:tcPr>
            <w:tcW w:w="2547" w:type="dxa"/>
            <w:shd w:val="clear" w:color="auto" w:fill="F2F2F2" w:themeFill="background1" w:themeFillShade="F2"/>
          </w:tcPr>
          <w:p w:rsidRPr="000B2198" w:rsidR="005479FB" w:rsidP="4FE6B49A" w:rsidRDefault="005479FB" w14:paraId="351A876E" w14:textId="0B5DE2DF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r w:rsidRPr="000B2198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Navn underleverandør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Pr="000B2198" w:rsidR="005479FB" w:rsidP="097C78A6" w:rsidRDefault="005479FB" w14:paraId="55CA4693" w14:textId="2A0C07C1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proofErr w:type="spellStart"/>
            <w:r w:rsidRPr="097C78A6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Organisasjonsnr</w:t>
            </w:r>
            <w:proofErr w:type="spellEnd"/>
            <w:r w:rsidRPr="097C78A6" w:rsidR="7AB8B03D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Pr="000B2198" w:rsidR="005479FB" w:rsidP="4FE6B49A" w:rsidRDefault="005479FB" w14:paraId="4C025768" w14:textId="1276D6F4">
            <w:pPr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</w:pPr>
            <w:r w:rsidRPr="000B2198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Del av kontrakt som skal oppfylles av underleverandør</w:t>
            </w:r>
          </w:p>
        </w:tc>
      </w:tr>
      <w:tr w:rsidR="005479FB" w:rsidTr="097C78A6" w14:paraId="09325CF8" w14:textId="77777777">
        <w:tc>
          <w:tcPr>
            <w:tcW w:w="2547" w:type="dxa"/>
          </w:tcPr>
          <w:p w:rsidR="005479FB" w:rsidP="4FE6B49A" w:rsidRDefault="005479FB" w14:paraId="4554A589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1984" w:type="dxa"/>
          </w:tcPr>
          <w:p w:rsidR="005479FB" w:rsidP="4FE6B49A" w:rsidRDefault="005479FB" w14:paraId="5B5F61AB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4536" w:type="dxa"/>
          </w:tcPr>
          <w:p w:rsidR="005479FB" w:rsidP="4FE6B49A" w:rsidRDefault="005479FB" w14:paraId="7532C259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</w:tr>
      <w:tr w:rsidR="002D42F8" w:rsidTr="097C78A6" w14:paraId="648560F5" w14:textId="77777777">
        <w:tc>
          <w:tcPr>
            <w:tcW w:w="2547" w:type="dxa"/>
          </w:tcPr>
          <w:p w:rsidR="002D42F8" w:rsidP="4FE6B49A" w:rsidRDefault="002D42F8" w14:paraId="37394572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42F8" w:rsidP="4FE6B49A" w:rsidRDefault="002D42F8" w14:paraId="2B2A0713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  <w:tc>
          <w:tcPr>
            <w:tcW w:w="4536" w:type="dxa"/>
          </w:tcPr>
          <w:p w:rsidR="002D42F8" w:rsidP="4FE6B49A" w:rsidRDefault="002D42F8" w14:paraId="065E2385" w14:textId="77777777">
            <w:pPr>
              <w:rPr>
                <w:rStyle w:val="normaltextrun"/>
                <w:rFonts w:eastAsiaTheme="majorEastAsia"/>
                <w:sz w:val="20"/>
                <w:szCs w:val="20"/>
              </w:rPr>
            </w:pPr>
          </w:p>
        </w:tc>
      </w:tr>
    </w:tbl>
    <w:p w:rsidR="00FC505B" w:rsidP="4FE6B49A" w:rsidRDefault="00FC505B" w14:paraId="10BE3AB1" w14:textId="77777777">
      <w:pPr>
        <w:rPr>
          <w:rStyle w:val="normaltextrun"/>
          <w:rFonts w:eastAsiaTheme="majorEastAsia"/>
          <w:sz w:val="20"/>
          <w:szCs w:val="20"/>
        </w:rPr>
      </w:pPr>
    </w:p>
    <w:p w:rsidR="000B2198" w:rsidP="000B2198" w:rsidRDefault="000B2198" w14:paraId="115B29AD" w14:textId="77777777">
      <w:pPr>
        <w:pStyle w:val="Ingenmellomrom"/>
        <w:rPr>
          <w:rStyle w:val="normaltextrun"/>
          <w:rFonts w:eastAsiaTheme="majorEastAsia"/>
          <w:sz w:val="20"/>
          <w:szCs w:val="20"/>
        </w:rPr>
      </w:pPr>
    </w:p>
    <w:p w:rsidRPr="009D4307" w:rsidR="000B2198" w:rsidP="000B2198" w:rsidRDefault="000B2198" w14:paraId="0D971922" w14:textId="54A9CE46">
      <w:pPr>
        <w:pStyle w:val="Ingenmellomrom"/>
        <w:rPr>
          <w:rStyle w:val="normaltextrun"/>
          <w:rFonts w:eastAsiaTheme="majorEastAsia"/>
          <w:sz w:val="20"/>
          <w:szCs w:val="20"/>
        </w:rPr>
      </w:pPr>
      <w:r w:rsidRPr="009D4307">
        <w:rPr>
          <w:rStyle w:val="normaltextrun"/>
          <w:rFonts w:eastAsiaTheme="majorEastAsia"/>
          <w:sz w:val="20"/>
          <w:szCs w:val="20"/>
        </w:rPr>
        <w:t>Eventuelle forbehold til konkurransegrunnlaget med bilag skal redegjøres for her:</w:t>
      </w:r>
    </w:p>
    <w:p w:rsidRPr="009D4307" w:rsidR="000B2198" w:rsidP="000B2198" w:rsidRDefault="000B2198" w14:paraId="78ABD2F6" w14:textId="77777777">
      <w:pPr>
        <w:pStyle w:val="Ingenmellomrom"/>
        <w:rPr>
          <w:rStyle w:val="eop"/>
          <w:rFonts w:eastAsiaTheme="majorEastAsia"/>
          <w:i/>
          <w:sz w:val="20"/>
          <w:szCs w:val="20"/>
        </w:rPr>
      </w:pPr>
      <w:r w:rsidRPr="009D4307">
        <w:rPr>
          <w:rStyle w:val="eop"/>
          <w:rFonts w:eastAsiaTheme="majorEastAsia"/>
          <w:i/>
          <w:sz w:val="20"/>
          <w:szCs w:val="20"/>
        </w:rPr>
        <w:t>&lt;Redegjørelse skal ev. gjøres punktvis nedenfor&gt;</w:t>
      </w:r>
    </w:p>
    <w:p w:rsidR="000B2CD1" w:rsidP="4FE6B49A" w:rsidRDefault="000B2CD1" w14:paraId="71F2C90A" w14:textId="77777777">
      <w:pPr>
        <w:rPr>
          <w:rStyle w:val="normaltextrun"/>
          <w:rFonts w:eastAsiaTheme="majorEastAsia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Pr="000B2198" w:rsidR="004E2710" w:rsidTr="001B013A" w14:paraId="531BCB80" w14:textId="77777777">
        <w:tc>
          <w:tcPr>
            <w:tcW w:w="1980" w:type="dxa"/>
            <w:shd w:val="clear" w:color="auto" w:fill="F2F2F2" w:themeFill="background1" w:themeFillShade="F2"/>
          </w:tcPr>
          <w:p w:rsidRPr="006A30B8" w:rsidR="004E2710" w:rsidRDefault="006A30B8" w14:paraId="7360EFB2" w14:textId="2B65E93A">
            <w:pPr>
              <w:rPr>
                <w:rStyle w:val="normaltextrun"/>
                <w:rFonts w:asciiTheme="minorHAnsi" w:hAnsiTheme="minorHAnsi" w:eastAsiaTheme="majorEastAsia" w:cstheme="minorHAnsi"/>
                <w:b/>
                <w:bCs/>
                <w:sz w:val="20"/>
                <w:szCs w:val="20"/>
              </w:rPr>
            </w:pPr>
            <w:r w:rsidRPr="006A30B8">
              <w:rPr>
                <w:rStyle w:val="normaltextrun"/>
                <w:rFonts w:asciiTheme="minorHAnsi" w:hAnsiTheme="minorHAnsi" w:eastAsiaTheme="majorEastAsia" w:cstheme="minorHAnsi"/>
                <w:b/>
                <w:bCs/>
                <w:sz w:val="20"/>
                <w:szCs w:val="20"/>
              </w:rPr>
              <w:t>Dokument / pkt.</w:t>
            </w:r>
          </w:p>
        </w:tc>
        <w:tc>
          <w:tcPr>
            <w:tcW w:w="7082" w:type="dxa"/>
            <w:shd w:val="clear" w:color="auto" w:fill="F2F2F2" w:themeFill="background1" w:themeFillShade="F2"/>
          </w:tcPr>
          <w:p w:rsidRPr="000B2198" w:rsidR="004E2710" w:rsidRDefault="006A30B8" w14:paraId="68D87560" w14:textId="3767AB36">
            <w:pPr>
              <w:rPr>
                <w:rStyle w:val="normaltextrun"/>
                <w:rFonts w:asciiTheme="minorHAnsi" w:hAnsiTheme="minorHAnsi" w:eastAsiaTheme="majorEastAsia" w:cstheme="minorHAns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Theme="minorHAnsi" w:hAnsiTheme="minorHAnsi" w:eastAsiaTheme="majorEastAsia" w:cstheme="minorHAnsi"/>
                <w:b/>
                <w:bCs/>
                <w:sz w:val="20"/>
                <w:szCs w:val="20"/>
              </w:rPr>
              <w:t>Beskrivelse</w:t>
            </w:r>
          </w:p>
        </w:tc>
      </w:tr>
      <w:tr w:rsidRPr="009D4307" w:rsidR="004E2710" w:rsidTr="001B013A" w14:paraId="729D8D8E" w14:textId="77777777">
        <w:tc>
          <w:tcPr>
            <w:tcW w:w="1980" w:type="dxa"/>
          </w:tcPr>
          <w:p w:rsidRPr="009D4307" w:rsidR="004E2710" w:rsidRDefault="004E2710" w14:paraId="6C5ACF5B" w14:textId="77777777">
            <w:pPr>
              <w:rPr>
                <w:rStyle w:val="normaltextrun"/>
                <w:rFonts w:asciiTheme="minorHAnsi" w:hAnsiTheme="minorHAnsi" w:eastAsiaTheme="majorEastAsia" w:cstheme="minorHAnsi"/>
                <w:sz w:val="20"/>
                <w:szCs w:val="20"/>
              </w:rPr>
            </w:pPr>
          </w:p>
        </w:tc>
        <w:tc>
          <w:tcPr>
            <w:tcW w:w="7082" w:type="dxa"/>
          </w:tcPr>
          <w:p w:rsidRPr="009D4307" w:rsidR="004E2710" w:rsidRDefault="004E2710" w14:paraId="72D1B870" w14:textId="77777777">
            <w:pPr>
              <w:rPr>
                <w:rStyle w:val="normaltextrun"/>
                <w:rFonts w:asciiTheme="minorHAnsi" w:hAnsiTheme="minorHAnsi" w:eastAsiaTheme="majorEastAsia" w:cstheme="minorHAnsi"/>
                <w:sz w:val="20"/>
                <w:szCs w:val="20"/>
              </w:rPr>
            </w:pPr>
          </w:p>
        </w:tc>
      </w:tr>
      <w:tr w:rsidRPr="009D4307" w:rsidR="004E2710" w:rsidTr="001B013A" w14:paraId="203FF581" w14:textId="77777777">
        <w:tc>
          <w:tcPr>
            <w:tcW w:w="1980" w:type="dxa"/>
          </w:tcPr>
          <w:p w:rsidRPr="009D4307" w:rsidR="004E2710" w:rsidRDefault="004E2710" w14:paraId="214C7DF1" w14:textId="77777777">
            <w:pPr>
              <w:rPr>
                <w:rStyle w:val="normaltextrun"/>
                <w:rFonts w:asciiTheme="minorHAnsi" w:hAnsiTheme="minorHAnsi" w:eastAsiaTheme="majorEastAsia" w:cstheme="minorHAnsi"/>
                <w:sz w:val="20"/>
                <w:szCs w:val="20"/>
              </w:rPr>
            </w:pPr>
          </w:p>
        </w:tc>
        <w:tc>
          <w:tcPr>
            <w:tcW w:w="7082" w:type="dxa"/>
          </w:tcPr>
          <w:p w:rsidRPr="009D4307" w:rsidR="004E2710" w:rsidRDefault="004E2710" w14:paraId="0E885C0C" w14:textId="77777777">
            <w:pPr>
              <w:rPr>
                <w:rStyle w:val="normaltextrun"/>
                <w:rFonts w:asciiTheme="minorHAnsi" w:hAnsiTheme="minorHAnsi" w:eastAsiaTheme="majorEastAsia" w:cstheme="minorHAnsi"/>
                <w:sz w:val="20"/>
                <w:szCs w:val="20"/>
              </w:rPr>
            </w:pPr>
          </w:p>
        </w:tc>
      </w:tr>
    </w:tbl>
    <w:p w:rsidR="004E2710" w:rsidP="4FE6B49A" w:rsidRDefault="004E2710" w14:paraId="679FAA9B" w14:textId="77777777">
      <w:pPr>
        <w:rPr>
          <w:rStyle w:val="normaltextrun"/>
          <w:rFonts w:eastAsiaTheme="majorEastAsia"/>
          <w:sz w:val="20"/>
          <w:szCs w:val="20"/>
        </w:rPr>
      </w:pPr>
    </w:p>
    <w:p w:rsidR="000B2198" w:rsidRDefault="000B2198" w14:paraId="229DD6F1" w14:textId="77777777">
      <w:pPr>
        <w:spacing w:after="200" w:line="276" w:lineRule="auto"/>
        <w:rPr>
          <w:rStyle w:val="normaltextrun"/>
          <w:rFonts w:eastAsiaTheme="majorEastAsia"/>
          <w:sz w:val="20"/>
          <w:szCs w:val="20"/>
        </w:rPr>
      </w:pPr>
      <w:r>
        <w:rPr>
          <w:rStyle w:val="normaltextrun"/>
          <w:rFonts w:eastAsiaTheme="majorEastAsia"/>
          <w:sz w:val="20"/>
          <w:szCs w:val="20"/>
        </w:rPr>
        <w:br w:type="page"/>
      </w:r>
    </w:p>
    <w:p w:rsidRPr="009D4307" w:rsidR="00241A7B" w:rsidP="4FE6B49A" w:rsidRDefault="00241A7B" w14:paraId="2D2B947F" w14:textId="71E2BDF2">
      <w:pPr>
        <w:rPr>
          <w:rStyle w:val="normaltextrun"/>
          <w:rFonts w:eastAsiaTheme="majorEastAsia"/>
          <w:sz w:val="20"/>
          <w:szCs w:val="20"/>
        </w:rPr>
      </w:pPr>
      <w:r w:rsidRPr="009D4307">
        <w:rPr>
          <w:rStyle w:val="normaltextrun"/>
          <w:rFonts w:eastAsiaTheme="majorEastAsia"/>
          <w:sz w:val="20"/>
          <w:szCs w:val="20"/>
        </w:rPr>
        <w:lastRenderedPageBreak/>
        <w:t>Vi bekrefter at vi har lest og forstått konkurransegrunnlaget med vedlegg, og at vi vil utføre leveransen i henhold til dette. </w:t>
      </w:r>
    </w:p>
    <w:p w:rsidRPr="009D4307" w:rsidR="00DA449F" w:rsidP="4FE6B49A" w:rsidRDefault="00E3526B" w14:paraId="26599631" w14:textId="5DCE895B">
      <w:pPr>
        <w:rPr>
          <w:sz w:val="20"/>
          <w:szCs w:val="20"/>
        </w:rPr>
      </w:pPr>
      <w:r w:rsidRPr="009D4307">
        <w:rPr>
          <w:sz w:val="20"/>
          <w:szCs w:val="20"/>
        </w:rPr>
        <w:t>Leverandør bekrefter</w:t>
      </w:r>
      <w:r w:rsidRPr="009D4307" w:rsidR="00A43E14">
        <w:rPr>
          <w:sz w:val="20"/>
          <w:szCs w:val="20"/>
        </w:rPr>
        <w:t xml:space="preserve"> at</w:t>
      </w:r>
      <w:r w:rsidRPr="009D4307">
        <w:rPr>
          <w:sz w:val="20"/>
          <w:szCs w:val="20"/>
        </w:rPr>
        <w:t xml:space="preserve">: </w:t>
      </w:r>
    </w:p>
    <w:p w:rsidRPr="009D4307" w:rsidR="00DA449F" w:rsidP="4FE6B49A" w:rsidRDefault="00E3526B" w14:paraId="16834A0B" w14:textId="2C7D337F">
      <w:pPr>
        <w:rPr>
          <w:sz w:val="20"/>
          <w:szCs w:val="20"/>
        </w:rPr>
      </w:pPr>
      <w:r w:rsidRPr="009D4307">
        <w:rPr>
          <w:rFonts w:ascii="Symbol" w:hAnsi="Symbol" w:eastAsia="Symbol" w:cs="Symbol"/>
          <w:sz w:val="20"/>
          <w:szCs w:val="20"/>
        </w:rPr>
        <w:t>·</w:t>
      </w:r>
      <w:r w:rsidRPr="009D4307">
        <w:rPr>
          <w:sz w:val="20"/>
          <w:szCs w:val="20"/>
        </w:rPr>
        <w:t xml:space="preserve"> </w:t>
      </w:r>
      <w:r w:rsidRPr="009D4307" w:rsidR="00A43E14">
        <w:rPr>
          <w:sz w:val="20"/>
          <w:szCs w:val="20"/>
        </w:rPr>
        <w:t>T</w:t>
      </w:r>
      <w:r w:rsidRPr="009D4307">
        <w:rPr>
          <w:sz w:val="20"/>
          <w:szCs w:val="20"/>
        </w:rPr>
        <w:t xml:space="preserve">ilbudet er bindende og </w:t>
      </w:r>
      <w:r w:rsidRPr="009D4307" w:rsidR="00994DF1">
        <w:rPr>
          <w:sz w:val="20"/>
          <w:szCs w:val="20"/>
        </w:rPr>
        <w:t xml:space="preserve">at vedståelsesfristen som oppgitt i </w:t>
      </w:r>
      <w:r w:rsidRPr="009D4307" w:rsidR="004600DB">
        <w:rPr>
          <w:sz w:val="20"/>
          <w:szCs w:val="20"/>
        </w:rPr>
        <w:t xml:space="preserve">Konkurransegrunnlaget </w:t>
      </w:r>
      <w:r w:rsidRPr="009D4307" w:rsidR="001D62EB">
        <w:rPr>
          <w:sz w:val="20"/>
          <w:szCs w:val="20"/>
        </w:rPr>
        <w:t>er akseptert</w:t>
      </w:r>
      <w:r w:rsidRPr="009D4307">
        <w:rPr>
          <w:sz w:val="20"/>
          <w:szCs w:val="20"/>
        </w:rPr>
        <w:t xml:space="preserve">. </w:t>
      </w:r>
    </w:p>
    <w:p w:rsidRPr="009D4307" w:rsidR="00AA2641" w:rsidP="4FE6B49A" w:rsidRDefault="00E3526B" w14:paraId="60828EBD" w14:textId="25F4D084">
      <w:pPr>
        <w:rPr>
          <w:sz w:val="20"/>
          <w:szCs w:val="20"/>
        </w:rPr>
      </w:pPr>
      <w:r w:rsidRPr="009D4307">
        <w:rPr>
          <w:rFonts w:ascii="Symbol" w:hAnsi="Symbol" w:eastAsia="Symbol" w:cs="Symbol"/>
          <w:sz w:val="20"/>
          <w:szCs w:val="20"/>
        </w:rPr>
        <w:t>·</w:t>
      </w:r>
      <w:r w:rsidRPr="009D4307">
        <w:rPr>
          <w:sz w:val="20"/>
          <w:szCs w:val="20"/>
        </w:rPr>
        <w:t xml:space="preserve"> </w:t>
      </w:r>
      <w:r w:rsidR="0059743B">
        <w:rPr>
          <w:sz w:val="20"/>
          <w:szCs w:val="20"/>
        </w:rPr>
        <w:t>A</w:t>
      </w:r>
      <w:r w:rsidRPr="009D4307">
        <w:rPr>
          <w:sz w:val="20"/>
          <w:szCs w:val="20"/>
        </w:rPr>
        <w:t xml:space="preserve">t samtlige vilkår oppstilt i konkurransegrunnlaget er akseptert. </w:t>
      </w:r>
    </w:p>
    <w:p w:rsidRPr="00A43548" w:rsidR="00EE4963" w:rsidP="00D20F2D" w:rsidRDefault="00EE4963" w14:paraId="1AE029F2" w14:textId="77777777">
      <w:pPr>
        <w:rPr>
          <w:rFonts w:asciiTheme="minorHAnsi" w:hAnsiTheme="minorHAnsi" w:cstheme="minorHAnsi"/>
        </w:rPr>
      </w:pPr>
      <w:r w:rsidRPr="00A43548">
        <w:rPr>
          <w:rStyle w:val="eop"/>
          <w:rFonts w:asciiTheme="minorHAnsi" w:hAnsiTheme="minorHAnsi" w:eastAsiaTheme="majorEastAsia" w:cstheme="minorHAnsi"/>
        </w:rPr>
        <w:t> </w:t>
      </w:r>
    </w:p>
    <w:p w:rsidR="00413931" w:rsidRDefault="00413931" w14:paraId="17D0AF45" w14:textId="1C4B8FEE">
      <w:pPr>
        <w:spacing w:after="200" w:line="276" w:lineRule="auto"/>
        <w:rPr>
          <w:rStyle w:val="normaltextrun"/>
          <w:rFonts w:asciiTheme="minorHAnsi" w:hAnsiTheme="minorHAnsi" w:eastAsiaTheme="majorEastAsia" w:cstheme="minorBidi"/>
          <w:lang w:eastAsia="en-US"/>
        </w:rPr>
      </w:pPr>
    </w:p>
    <w:p w:rsidRPr="009D4307" w:rsidR="002F2139" w:rsidP="00D20F2D" w:rsidRDefault="002F2139" w14:paraId="2E4F1518" w14:textId="77777777">
      <w:pPr>
        <w:pStyle w:val="Ingenmellomrom"/>
        <w:rPr>
          <w:rStyle w:val="normaltextrun"/>
          <w:rFonts w:eastAsiaTheme="majorEastAsia"/>
          <w:sz w:val="20"/>
          <w:szCs w:val="20"/>
        </w:rPr>
      </w:pPr>
    </w:p>
    <w:p w:rsidRPr="009D4307" w:rsidR="00EE4963" w:rsidP="00EE4963" w:rsidRDefault="00EE4963" w14:paraId="25DC6A60" w14:textId="26D20A6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0"/>
        </w:rPr>
      </w:pPr>
    </w:p>
    <w:p w:rsidRPr="009D4307" w:rsidR="00916D09" w:rsidP="2541D576" w:rsidRDefault="00EE4963" w14:paraId="5FF79AC1" w14:textId="3864CBF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0"/>
          <w:szCs w:val="20"/>
        </w:rPr>
      </w:pPr>
      <w:r w:rsidRPr="009D4307">
        <w:rPr>
          <w:rStyle w:val="normaltextrun"/>
          <w:rFonts w:asciiTheme="minorHAnsi" w:hAnsiTheme="minorHAnsi" w:eastAsiaTheme="majorEastAsia" w:cstheme="minorBidi"/>
          <w:sz w:val="20"/>
          <w:szCs w:val="20"/>
        </w:rPr>
        <w:t xml:space="preserve">Vi bekrefter at </w:t>
      </w:r>
      <w:proofErr w:type="gramStart"/>
      <w:r w:rsidRPr="009D4307">
        <w:rPr>
          <w:rStyle w:val="normaltextrun"/>
          <w:rFonts w:asciiTheme="minorHAnsi" w:hAnsiTheme="minorHAnsi" w:eastAsiaTheme="majorEastAsia" w:cstheme="minorBidi"/>
          <w:sz w:val="20"/>
          <w:szCs w:val="20"/>
        </w:rPr>
        <w:t>undertegnede</w:t>
      </w:r>
      <w:proofErr w:type="gramEnd"/>
      <w:r w:rsidRPr="009D4307">
        <w:rPr>
          <w:rStyle w:val="normaltextrun"/>
          <w:rFonts w:asciiTheme="minorHAnsi" w:hAnsiTheme="minorHAnsi" w:eastAsiaTheme="majorEastAsia" w:cstheme="minorBidi"/>
          <w:sz w:val="20"/>
          <w:szCs w:val="20"/>
        </w:rPr>
        <w:t xml:space="preserve"> har </w:t>
      </w:r>
      <w:r w:rsidRPr="009D4307" w:rsidR="133C2493">
        <w:rPr>
          <w:rStyle w:val="normaltextrun"/>
          <w:rFonts w:asciiTheme="minorHAnsi" w:hAnsiTheme="minorHAnsi" w:eastAsiaTheme="majorEastAsia" w:cstheme="minorBidi"/>
          <w:sz w:val="20"/>
          <w:szCs w:val="20"/>
        </w:rPr>
        <w:t>fullmakt</w:t>
      </w:r>
      <w:r w:rsidRPr="009D4307">
        <w:rPr>
          <w:rStyle w:val="normaltextrun"/>
          <w:rFonts w:asciiTheme="minorHAnsi" w:hAnsiTheme="minorHAnsi" w:eastAsiaTheme="majorEastAsia" w:cstheme="minorBidi"/>
          <w:sz w:val="20"/>
          <w:szCs w:val="20"/>
        </w:rPr>
        <w:t xml:space="preserve"> til å forplikte virksomheten til tilbudet som er levert.</w:t>
      </w:r>
      <w:r w:rsidRPr="009D4307">
        <w:rPr>
          <w:rStyle w:val="eop"/>
          <w:rFonts w:asciiTheme="minorHAnsi" w:hAnsiTheme="minorHAnsi" w:eastAsiaTheme="majorEastAsia" w:cstheme="minorBidi"/>
          <w:sz w:val="20"/>
          <w:szCs w:val="20"/>
        </w:rPr>
        <w:t> </w:t>
      </w:r>
    </w:p>
    <w:p w:rsidRPr="009D4307" w:rsidR="00916D09" w:rsidP="00916D09" w:rsidRDefault="00916D09" w14:paraId="6C57185F" w14:textId="7777777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9D4307" w:rsidR="00916D09" w:rsidTr="00D91FF6" w14:paraId="1DD3CFB7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9D4307" w:rsidR="00916D09" w:rsidP="00D91FF6" w:rsidRDefault="00916D09" w14:paraId="644EE34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9D4307" w:rsidR="00916D09" w:rsidP="00D91FF6" w:rsidRDefault="00916D09" w14:paraId="4171206F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9D4307" w:rsidR="00916D09" w:rsidP="00D91FF6" w:rsidRDefault="00916D09" w14:paraId="2BF62AC7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9D4307" w:rsidR="00916D09" w:rsidTr="00D91FF6" w14:paraId="4153D6A5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D4307" w:rsidR="00916D09" w:rsidP="00D91FF6" w:rsidRDefault="00916D09" w14:paraId="61D45487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D4307" w:rsidR="00916D09" w:rsidP="00D91FF6" w:rsidRDefault="00916D09" w14:paraId="29BBAFF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D4307" w:rsidR="00916D09" w:rsidP="00D91FF6" w:rsidRDefault="00916D09" w14:paraId="205A3FF1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Underskrift</w:t>
            </w:r>
          </w:p>
        </w:tc>
      </w:tr>
      <w:tr w:rsidRPr="009D4307" w:rsidR="00916D09" w:rsidTr="00D91FF6" w14:paraId="45BDC5E3" w14:textId="77777777">
        <w:tc>
          <w:tcPr>
            <w:tcW w:w="2055" w:type="dxa"/>
          </w:tcPr>
          <w:p w:rsidRPr="009D4307" w:rsidR="00916D09" w:rsidP="00D91FF6" w:rsidRDefault="00916D09" w14:paraId="485E4677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Pr="009D4307" w:rsidR="00916D09" w:rsidP="00D91FF6" w:rsidRDefault="00916D09" w14:paraId="63C22ADB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9D4307" w:rsidR="00916D09" w:rsidP="00D91FF6" w:rsidRDefault="00916D09" w14:paraId="2AF2F56B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9D4307" w:rsidR="00916D09" w:rsidTr="00D91FF6" w14:paraId="0AAA9B6D" w14:textId="77777777">
        <w:tc>
          <w:tcPr>
            <w:tcW w:w="2055" w:type="dxa"/>
          </w:tcPr>
          <w:p w:rsidRPr="009D4307" w:rsidR="00916D09" w:rsidP="00D91FF6" w:rsidRDefault="00916D09" w14:paraId="1C5D8243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Pr="009D4307" w:rsidR="00916D09" w:rsidP="00D91FF6" w:rsidRDefault="00916D09" w14:paraId="4A5B144A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D4307" w:rsidR="00916D09" w:rsidP="00D91FF6" w:rsidRDefault="00916D09" w14:paraId="23262D75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4307">
              <w:rPr>
                <w:rFonts w:asciiTheme="minorHAnsi" w:hAnsiTheme="minorHAnsi" w:cstheme="minorHAnsi"/>
                <w:sz w:val="20"/>
                <w:szCs w:val="20"/>
              </w:rPr>
              <w:t>Navn med blokkbokstaver</w:t>
            </w:r>
          </w:p>
        </w:tc>
      </w:tr>
    </w:tbl>
    <w:p w:rsidRPr="009D4307" w:rsidR="00AC0597" w:rsidP="00AC0597" w:rsidRDefault="00AC0597" w14:paraId="7A6A2DF0" w14:textId="77777777">
      <w:pPr>
        <w:rPr>
          <w:rFonts w:asciiTheme="minorHAnsi" w:hAnsiTheme="minorHAnsi" w:cstheme="minorHAnsi"/>
          <w:sz w:val="20"/>
          <w:szCs w:val="20"/>
        </w:rPr>
      </w:pPr>
    </w:p>
    <w:sectPr w:rsidRPr="009D4307" w:rsidR="00AC0597" w:rsidSect="004379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993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3FCA" w:rsidP="000C1543" w:rsidRDefault="009A3FCA" w14:paraId="632E087C" w14:textId="77777777">
      <w:r>
        <w:separator/>
      </w:r>
    </w:p>
  </w:endnote>
  <w:endnote w:type="continuationSeparator" w:id="0">
    <w:p w:rsidR="009A3FCA" w:rsidP="000C1543" w:rsidRDefault="009A3FCA" w14:paraId="75CE738B" w14:textId="77777777">
      <w:r>
        <w:continuationSeparator/>
      </w:r>
    </w:p>
  </w:endnote>
  <w:endnote w:type="continuationNotice" w:id="1">
    <w:p w:rsidR="009A3FCA" w:rsidRDefault="009A3FCA" w14:paraId="3275F8F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710" w:rsidRDefault="004E2710" w14:paraId="495001F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6EA8" w:rsidR="00B83289" w:rsidRDefault="02963944" w14:paraId="6D893290" w14:textId="4F0BDE54">
    <w:pPr>
      <w:pStyle w:val="Bunntekst"/>
      <w:rPr>
        <w:sz w:val="20"/>
        <w:szCs w:val="20"/>
      </w:rPr>
    </w:pPr>
    <w:r w:rsidRPr="7B354FCE" w:rsidR="7B354FCE">
      <w:rPr>
        <w:sz w:val="20"/>
        <w:szCs w:val="20"/>
      </w:rPr>
      <w:t>Saksnr</w:t>
    </w:r>
    <w:r w:rsidRPr="7B354FCE" w:rsidR="7B354FCE">
      <w:rPr>
        <w:sz w:val="20"/>
        <w:szCs w:val="20"/>
      </w:rPr>
      <w:t>: 2026/</w:t>
    </w:r>
    <w:r w:rsidRPr="7B354FCE" w:rsidR="7B354FCE">
      <w:rPr>
        <w:sz w:val="20"/>
        <w:szCs w:val="20"/>
      </w:rPr>
      <w:t>1292</w:t>
    </w:r>
    <w:r>
      <w:tab/>
    </w:r>
    <w:r>
      <w:tab/>
    </w:r>
    <w:r w:rsidRPr="7B354FCE" w:rsidR="7B354FCE">
      <w:rPr>
        <w:sz w:val="20"/>
        <w:szCs w:val="20"/>
      </w:rPr>
      <w:t xml:space="preserve">Side </w:t>
    </w:r>
    <w:r w:rsidRPr="7B354FCE">
      <w:rPr>
        <w:sz w:val="20"/>
        <w:szCs w:val="20"/>
      </w:rPr>
      <w:fldChar w:fldCharType="begin"/>
    </w:r>
    <w:r w:rsidRPr="7B354FCE">
      <w:rPr>
        <w:sz w:val="20"/>
        <w:szCs w:val="20"/>
      </w:rPr>
      <w:instrText xml:space="preserve">PAGE  \* Arabic  \* MERGEFORMAT</w:instrText>
    </w:r>
    <w:r w:rsidRPr="7B354FCE">
      <w:rPr>
        <w:sz w:val="20"/>
        <w:szCs w:val="20"/>
      </w:rPr>
      <w:fldChar w:fldCharType="separate"/>
    </w:r>
    <w:r w:rsidRPr="7B354FCE" w:rsidR="7B354FCE">
      <w:rPr>
        <w:sz w:val="20"/>
        <w:szCs w:val="20"/>
      </w:rPr>
      <w:t>1</w:t>
    </w:r>
    <w:r w:rsidRPr="7B354FCE">
      <w:rPr>
        <w:sz w:val="20"/>
        <w:szCs w:val="20"/>
      </w:rPr>
      <w:fldChar w:fldCharType="end"/>
    </w:r>
    <w:r w:rsidRPr="7B354FCE" w:rsidR="7B354FCE">
      <w:rPr>
        <w:sz w:val="20"/>
        <w:szCs w:val="20"/>
      </w:rPr>
      <w:t xml:space="preserve"> av </w:t>
    </w:r>
    <w:r w:rsidRPr="7B354FCE">
      <w:rPr>
        <w:sz w:val="20"/>
        <w:szCs w:val="20"/>
      </w:rPr>
      <w:fldChar w:fldCharType="begin"/>
    </w:r>
    <w:r w:rsidRPr="7B354FCE">
      <w:rPr>
        <w:sz w:val="20"/>
        <w:szCs w:val="20"/>
      </w:rPr>
      <w:instrText xml:space="preserve">NUMPAGES  \* Arabic  \* MERGEFORMAT</w:instrText>
    </w:r>
    <w:r w:rsidRPr="7B354FCE">
      <w:rPr>
        <w:sz w:val="20"/>
        <w:szCs w:val="20"/>
      </w:rPr>
      <w:fldChar w:fldCharType="separate"/>
    </w:r>
    <w:r w:rsidRPr="7B354FCE" w:rsidR="7B354FCE">
      <w:rPr>
        <w:sz w:val="20"/>
        <w:szCs w:val="20"/>
      </w:rPr>
      <w:t>2</w:t>
    </w:r>
    <w:r w:rsidRPr="7B354FCE">
      <w:rPr>
        <w:sz w:val="20"/>
        <w:szCs w:val="20"/>
      </w:rPr>
      <w:fldChar w:fldCharType="end"/>
    </w:r>
  </w:p>
  <w:p w:rsidR="00B83289" w:rsidRDefault="00B83289" w14:paraId="5DC81A43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710" w:rsidRDefault="004E2710" w14:paraId="1D14DDD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3FCA" w:rsidP="000C1543" w:rsidRDefault="009A3FCA" w14:paraId="5A16EFA4" w14:textId="77777777">
      <w:r>
        <w:separator/>
      </w:r>
    </w:p>
  </w:footnote>
  <w:footnote w:type="continuationSeparator" w:id="0">
    <w:p w:rsidR="009A3FCA" w:rsidP="000C1543" w:rsidRDefault="009A3FCA" w14:paraId="042C79F5" w14:textId="77777777">
      <w:r>
        <w:continuationSeparator/>
      </w:r>
    </w:p>
  </w:footnote>
  <w:footnote w:type="continuationNotice" w:id="1">
    <w:p w:rsidR="009A3FCA" w:rsidRDefault="009A3FCA" w14:paraId="349608CA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710" w:rsidRDefault="004E2710" w14:paraId="4F0E4B69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C1543" w:rsidP="000C1543" w:rsidRDefault="00EB5073" w14:paraId="3AE2D3BC" w14:textId="770BBDEE">
    <w:pPr>
      <w:pStyle w:val="Topptekst"/>
      <w:jc w:val="righ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0" wp14:anchorId="18AEE0DF" wp14:editId="0EC8708D">
          <wp:simplePos x="0" y="0"/>
          <wp:positionH relativeFrom="page">
            <wp:posOffset>440055</wp:posOffset>
          </wp:positionH>
          <wp:positionV relativeFrom="page">
            <wp:posOffset>304800</wp:posOffset>
          </wp:positionV>
          <wp:extent cx="2327275" cy="914400"/>
          <wp:effectExtent l="0" t="0" r="0" b="0"/>
          <wp:wrapNone/>
          <wp:docPr id="7" name="Bild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72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Vedlegg </w:t>
    </w:r>
    <w:r w:rsidR="006732AE">
      <w:t>1</w:t>
    </w:r>
    <w:r>
      <w:t xml:space="preserve"> - Tilbudsbrev</w:t>
    </w:r>
  </w:p>
  <w:p w:rsidR="000C1543" w:rsidP="000C1543" w:rsidRDefault="000C1543" w14:paraId="2AE199CE" w14:textId="77777777">
    <w:pPr>
      <w:pStyle w:val="Topptekst"/>
      <w:jc w:val="right"/>
    </w:pPr>
  </w:p>
  <w:p w:rsidR="000C1543" w:rsidP="000C1543" w:rsidRDefault="000C1543" w14:paraId="2BD64AC1" w14:textId="77777777">
    <w:pPr>
      <w:pStyle w:val="Topptekst"/>
      <w:jc w:val="right"/>
    </w:pPr>
  </w:p>
  <w:p w:rsidR="000C1543" w:rsidP="000C1543" w:rsidRDefault="000C1543" w14:paraId="56FE9C90" w14:textId="77777777">
    <w:pPr>
      <w:pStyle w:val="Topptekst"/>
      <w:jc w:val="right"/>
    </w:pPr>
  </w:p>
  <w:p w:rsidR="000C1543" w:rsidP="000C1543" w:rsidRDefault="000C1543" w14:paraId="00C920F9" w14:textId="77777777">
    <w:pPr>
      <w:pStyle w:val="Topptekst"/>
      <w:jc w:val="right"/>
    </w:pPr>
  </w:p>
  <w:p w:rsidR="000C1543" w:rsidP="000C1543" w:rsidRDefault="000C1543" w14:paraId="3F02B012" w14:textId="77777777">
    <w:pPr>
      <w:pStyle w:val="Topptekst"/>
      <w:jc w:val="right"/>
    </w:pPr>
  </w:p>
  <w:p w:rsidR="000C1543" w:rsidP="000C1543" w:rsidRDefault="000C1543" w14:paraId="6529848B" w14:textId="147AE860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710" w:rsidRDefault="004E2710" w14:paraId="1E2368C4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09"/>
    <w:rsid w:val="000154F0"/>
    <w:rsid w:val="00043357"/>
    <w:rsid w:val="000954E8"/>
    <w:rsid w:val="000B2198"/>
    <w:rsid w:val="000B2CD1"/>
    <w:rsid w:val="000C1543"/>
    <w:rsid w:val="000C32C5"/>
    <w:rsid w:val="00104126"/>
    <w:rsid w:val="00107B48"/>
    <w:rsid w:val="00135365"/>
    <w:rsid w:val="001403C7"/>
    <w:rsid w:val="00153A85"/>
    <w:rsid w:val="00191126"/>
    <w:rsid w:val="001B013A"/>
    <w:rsid w:val="001B1323"/>
    <w:rsid w:val="001D62EB"/>
    <w:rsid w:val="001F0024"/>
    <w:rsid w:val="002216E1"/>
    <w:rsid w:val="00224846"/>
    <w:rsid w:val="00241A7B"/>
    <w:rsid w:val="002C1621"/>
    <w:rsid w:val="002D01F4"/>
    <w:rsid w:val="002D42F8"/>
    <w:rsid w:val="002E1AD9"/>
    <w:rsid w:val="002F2139"/>
    <w:rsid w:val="002F29B3"/>
    <w:rsid w:val="003518BB"/>
    <w:rsid w:val="003808FA"/>
    <w:rsid w:val="003E6AD7"/>
    <w:rsid w:val="00413931"/>
    <w:rsid w:val="00437946"/>
    <w:rsid w:val="004600DB"/>
    <w:rsid w:val="0049080E"/>
    <w:rsid w:val="004C4FC2"/>
    <w:rsid w:val="004C74DD"/>
    <w:rsid w:val="004D298A"/>
    <w:rsid w:val="004E2710"/>
    <w:rsid w:val="0053469B"/>
    <w:rsid w:val="005404F7"/>
    <w:rsid w:val="005479FB"/>
    <w:rsid w:val="00566050"/>
    <w:rsid w:val="0059743B"/>
    <w:rsid w:val="005C3BAB"/>
    <w:rsid w:val="005D2EE9"/>
    <w:rsid w:val="00605CCB"/>
    <w:rsid w:val="00606EA8"/>
    <w:rsid w:val="00622D21"/>
    <w:rsid w:val="006732AE"/>
    <w:rsid w:val="006918E3"/>
    <w:rsid w:val="00693CFB"/>
    <w:rsid w:val="006A30B8"/>
    <w:rsid w:val="006D549D"/>
    <w:rsid w:val="006E46CA"/>
    <w:rsid w:val="007061F3"/>
    <w:rsid w:val="007276B0"/>
    <w:rsid w:val="00742A27"/>
    <w:rsid w:val="00771741"/>
    <w:rsid w:val="007A09E1"/>
    <w:rsid w:val="007C23B6"/>
    <w:rsid w:val="007E10DD"/>
    <w:rsid w:val="00811EAC"/>
    <w:rsid w:val="00817DB3"/>
    <w:rsid w:val="00855595"/>
    <w:rsid w:val="008763BF"/>
    <w:rsid w:val="008818EA"/>
    <w:rsid w:val="008B6C55"/>
    <w:rsid w:val="008F4D6C"/>
    <w:rsid w:val="00904EC3"/>
    <w:rsid w:val="00916D09"/>
    <w:rsid w:val="00925FE4"/>
    <w:rsid w:val="00940FA4"/>
    <w:rsid w:val="00961EC3"/>
    <w:rsid w:val="00994DF1"/>
    <w:rsid w:val="009A3A18"/>
    <w:rsid w:val="009A3FCA"/>
    <w:rsid w:val="009D4307"/>
    <w:rsid w:val="00A1233C"/>
    <w:rsid w:val="00A31A53"/>
    <w:rsid w:val="00A43548"/>
    <w:rsid w:val="00A43E14"/>
    <w:rsid w:val="00A54292"/>
    <w:rsid w:val="00AA2641"/>
    <w:rsid w:val="00AC0597"/>
    <w:rsid w:val="00AF304D"/>
    <w:rsid w:val="00B04ABB"/>
    <w:rsid w:val="00B04B87"/>
    <w:rsid w:val="00B070A0"/>
    <w:rsid w:val="00B53090"/>
    <w:rsid w:val="00B83289"/>
    <w:rsid w:val="00B91A04"/>
    <w:rsid w:val="00BF11A5"/>
    <w:rsid w:val="00BF3B70"/>
    <w:rsid w:val="00C142C8"/>
    <w:rsid w:val="00C3124E"/>
    <w:rsid w:val="00C34206"/>
    <w:rsid w:val="00C371C0"/>
    <w:rsid w:val="00C407A3"/>
    <w:rsid w:val="00C731BD"/>
    <w:rsid w:val="00CB1AF4"/>
    <w:rsid w:val="00D1429D"/>
    <w:rsid w:val="00D20F2D"/>
    <w:rsid w:val="00D4195E"/>
    <w:rsid w:val="00D72209"/>
    <w:rsid w:val="00D877C8"/>
    <w:rsid w:val="00D91FF6"/>
    <w:rsid w:val="00DA0676"/>
    <w:rsid w:val="00DA449F"/>
    <w:rsid w:val="00DB2440"/>
    <w:rsid w:val="00DB43F8"/>
    <w:rsid w:val="00DD5CDF"/>
    <w:rsid w:val="00E34B07"/>
    <w:rsid w:val="00E3526B"/>
    <w:rsid w:val="00E37A36"/>
    <w:rsid w:val="00E40F45"/>
    <w:rsid w:val="00E4507D"/>
    <w:rsid w:val="00E83C06"/>
    <w:rsid w:val="00EB5073"/>
    <w:rsid w:val="00EE4963"/>
    <w:rsid w:val="00F02C98"/>
    <w:rsid w:val="00F03D68"/>
    <w:rsid w:val="00F130B6"/>
    <w:rsid w:val="00F23A82"/>
    <w:rsid w:val="00F66558"/>
    <w:rsid w:val="00F95865"/>
    <w:rsid w:val="00FC505B"/>
    <w:rsid w:val="00FE6F84"/>
    <w:rsid w:val="02963944"/>
    <w:rsid w:val="02CE5611"/>
    <w:rsid w:val="0649F92A"/>
    <w:rsid w:val="097C78A6"/>
    <w:rsid w:val="0C5684E9"/>
    <w:rsid w:val="1336DC55"/>
    <w:rsid w:val="133C2493"/>
    <w:rsid w:val="18AAF4D6"/>
    <w:rsid w:val="1E70D828"/>
    <w:rsid w:val="2541D576"/>
    <w:rsid w:val="269896FE"/>
    <w:rsid w:val="294703D9"/>
    <w:rsid w:val="2D2C47FB"/>
    <w:rsid w:val="2ECF8F5F"/>
    <w:rsid w:val="3A783B5F"/>
    <w:rsid w:val="46CC6033"/>
    <w:rsid w:val="4A199AF5"/>
    <w:rsid w:val="4FE6B49A"/>
    <w:rsid w:val="530FD638"/>
    <w:rsid w:val="53D7EAB0"/>
    <w:rsid w:val="5DBC68B0"/>
    <w:rsid w:val="61FDC73B"/>
    <w:rsid w:val="7AB8B03D"/>
    <w:rsid w:val="7B354FCE"/>
    <w:rsid w:val="7CBE2F93"/>
    <w:rsid w:val="7F15E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7CB3D"/>
  <w15:docId w15:val="{CDB0CAFD-CECD-49ED-A570-13A9A731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16D09"/>
    <w:pPr>
      <w:spacing w:after="120" w:line="240" w:lineRule="auto"/>
    </w:pPr>
    <w:rPr>
      <w:rFonts w:ascii="Arial" w:hAnsi="Arial" w:eastAsia="Times New Roman" w:cs="Arial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F3B70"/>
    <w:pPr>
      <w:spacing w:before="480" w:after="0" w:line="276" w:lineRule="auto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F3B70"/>
    <w:pPr>
      <w:spacing w:before="200" w:after="0" w:line="276" w:lineRule="auto"/>
      <w:outlineLvl w:val="1"/>
    </w:pPr>
    <w:rPr>
      <w:rFonts w:asciiTheme="majorHAnsi" w:hAnsiTheme="majorHAnsi" w:eastAsiaTheme="majorEastAsia" w:cstheme="majorBidi"/>
      <w:b/>
      <w:bCs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F3B70"/>
    <w:pPr>
      <w:spacing w:before="200" w:after="0" w:line="271" w:lineRule="auto"/>
      <w:outlineLvl w:val="2"/>
    </w:pPr>
    <w:rPr>
      <w:rFonts w:asciiTheme="majorHAnsi" w:hAnsiTheme="majorHAnsi" w:eastAsiaTheme="majorEastAsia" w:cstheme="majorBidi"/>
      <w:b/>
      <w:bCs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F3B70"/>
    <w:pPr>
      <w:spacing w:before="200" w:after="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F3B70"/>
    <w:pPr>
      <w:spacing w:before="200" w:after="0" w:line="276" w:lineRule="auto"/>
      <w:outlineLvl w:val="4"/>
    </w:pPr>
    <w:rPr>
      <w:rFonts w:asciiTheme="majorHAnsi" w:hAnsiTheme="majorHAnsi" w:eastAsiaTheme="majorEastAsia" w:cstheme="majorBidi"/>
      <w:b/>
      <w:bCs/>
      <w:color w:val="7F7F7F" w:themeColor="text1" w:themeTint="80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F3B70"/>
    <w:pPr>
      <w:spacing w:after="0"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F3B70"/>
    <w:pPr>
      <w:spacing w:after="0" w:line="276" w:lineRule="auto"/>
      <w:outlineLvl w:val="6"/>
    </w:pPr>
    <w:rPr>
      <w:rFonts w:asciiTheme="majorHAnsi" w:hAnsiTheme="majorHAnsi" w:eastAsiaTheme="majorEastAsia" w:cstheme="majorBidi"/>
      <w:i/>
      <w:iCs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F3B70"/>
    <w:pPr>
      <w:spacing w:after="0" w:line="276" w:lineRule="auto"/>
      <w:outlineLvl w:val="7"/>
    </w:pPr>
    <w:rPr>
      <w:rFonts w:asciiTheme="majorHAnsi" w:hAnsiTheme="majorHAnsi" w:eastAsiaTheme="majorEastAsia" w:cstheme="majorBidi"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F3B70"/>
    <w:pPr>
      <w:spacing w:after="0" w:line="276" w:lineRule="auto"/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F3B70"/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BF3B7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F3B70"/>
    <w:rPr>
      <w:rFonts w:asciiTheme="majorHAnsi" w:hAnsiTheme="majorHAnsi" w:eastAsiaTheme="majorEastAsia" w:cstheme="majorBidi"/>
      <w:b/>
      <w:bCs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F3B70"/>
    <w:rPr>
      <w:rFonts w:asciiTheme="majorHAnsi" w:hAnsiTheme="majorHAnsi" w:eastAsiaTheme="majorEastAsia" w:cstheme="majorBidi"/>
      <w:b/>
      <w:bCs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F3B70"/>
    <w:rPr>
      <w:rFonts w:asciiTheme="majorHAnsi" w:hAnsiTheme="majorHAnsi" w:eastAsiaTheme="majorEastAsia" w:cstheme="majorBidi"/>
      <w:b/>
      <w:bCs/>
      <w:color w:val="7F7F7F" w:themeColor="text1" w:themeTint="8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F3B70"/>
    <w:rPr>
      <w:rFonts w:asciiTheme="majorHAnsi" w:hAnsiTheme="majorHAnsi" w:eastAsiaTheme="majorEastAsia" w:cstheme="majorBidi"/>
      <w:b/>
      <w:bCs/>
      <w:i/>
      <w:iCs/>
      <w:color w:val="7F7F7F" w:themeColor="text1" w:themeTint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F3B70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F3B70"/>
    <w:rPr>
      <w:rFonts w:asciiTheme="majorHAnsi" w:hAnsiTheme="majorHAnsi" w:eastAsiaTheme="majorEastAsia" w:cstheme="majorBidi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F3B70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paragraph" w:styleId="Tittel">
    <w:name w:val="Title"/>
    <w:basedOn w:val="Normal"/>
    <w:next w:val="Normal"/>
    <w:link w:val="TittelTegn"/>
    <w:qFormat/>
    <w:rsid w:val="00BF3B70"/>
    <w:pPr>
      <w:pBdr>
        <w:bottom w:val="single" w:color="auto" w:sz="4" w:space="1"/>
      </w:pBdr>
      <w:spacing w:after="0"/>
      <w:contextualSpacing/>
    </w:pPr>
    <w:rPr>
      <w:rFonts w:asciiTheme="majorHAnsi" w:hAnsiTheme="majorHAnsi" w:eastAsiaTheme="majorEastAsia" w:cstheme="majorBidi"/>
      <w:spacing w:val="5"/>
      <w:sz w:val="52"/>
      <w:szCs w:val="52"/>
      <w:lang w:eastAsia="en-US"/>
    </w:rPr>
  </w:style>
  <w:style w:type="character" w:styleId="TittelTegn" w:customStyle="1">
    <w:name w:val="Tittel Tegn"/>
    <w:basedOn w:val="Standardskriftforavsnitt"/>
    <w:link w:val="Tittel"/>
    <w:rsid w:val="00BF3B70"/>
    <w:rPr>
      <w:rFonts w:asciiTheme="majorHAnsi" w:hAnsiTheme="majorHAnsi" w:eastAsiaTheme="majorEastAsia" w:cstheme="majorBidi"/>
      <w:spacing w:val="5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F3B70"/>
    <w:pPr>
      <w:spacing w:after="600" w:line="276" w:lineRule="auto"/>
    </w:pPr>
    <w:rPr>
      <w:rFonts w:asciiTheme="majorHAnsi" w:hAnsiTheme="majorHAnsi" w:eastAsiaTheme="majorEastAsia" w:cstheme="majorBidi"/>
      <w:i/>
      <w:iCs/>
      <w:spacing w:val="13"/>
      <w:sz w:val="24"/>
      <w:szCs w:val="24"/>
      <w:lang w:eastAsia="en-US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F3B70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character" w:styleId="Sterk">
    <w:name w:val="Strong"/>
    <w:uiPriority w:val="22"/>
    <w:qFormat/>
    <w:rsid w:val="00BF3B70"/>
    <w:rPr>
      <w:b/>
      <w:bCs/>
    </w:rPr>
  </w:style>
  <w:style w:type="character" w:styleId="Utheving">
    <w:name w:val="Emphasis"/>
    <w:uiPriority w:val="20"/>
    <w:qFormat/>
    <w:rsid w:val="00BF3B70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Ingenmellomrom">
    <w:name w:val="No Spacing"/>
    <w:basedOn w:val="Normal"/>
    <w:uiPriority w:val="1"/>
    <w:qFormat/>
    <w:rsid w:val="00BF3B70"/>
    <w:pPr>
      <w:spacing w:after="0"/>
    </w:pPr>
    <w:rPr>
      <w:rFonts w:asciiTheme="minorHAnsi" w:hAnsiTheme="minorHAnsi" w:eastAsiaTheme="minorHAnsi" w:cstheme="minorBidi"/>
      <w:lang w:eastAsia="en-US"/>
    </w:rPr>
  </w:style>
  <w:style w:type="paragraph" w:styleId="Listeavsnitt">
    <w:name w:val="List Paragraph"/>
    <w:basedOn w:val="Normal"/>
    <w:uiPriority w:val="34"/>
    <w:qFormat/>
    <w:rsid w:val="00BF3B70"/>
    <w:pPr>
      <w:spacing w:after="0" w:line="276" w:lineRule="auto"/>
      <w:ind w:left="7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Sitat">
    <w:name w:val="Quote"/>
    <w:basedOn w:val="Normal"/>
    <w:next w:val="Normal"/>
    <w:link w:val="SitatTegn"/>
    <w:uiPriority w:val="29"/>
    <w:qFormat/>
    <w:rsid w:val="00BF3B70"/>
    <w:pPr>
      <w:spacing w:before="200" w:after="0" w:line="276" w:lineRule="auto"/>
      <w:ind w:left="360" w:right="360"/>
    </w:pPr>
    <w:rPr>
      <w:rFonts w:asciiTheme="minorHAnsi" w:hAnsiTheme="minorHAnsi" w:eastAsiaTheme="minorHAnsi" w:cstheme="minorBidi"/>
      <w:i/>
      <w:iCs/>
      <w:lang w:eastAsia="en-US"/>
    </w:rPr>
  </w:style>
  <w:style w:type="character" w:styleId="SitatTegn" w:customStyle="1">
    <w:name w:val="Sitat Tegn"/>
    <w:basedOn w:val="Standardskriftforavsnitt"/>
    <w:link w:val="Sitat"/>
    <w:uiPriority w:val="29"/>
    <w:rsid w:val="00BF3B70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F3B70"/>
    <w:pPr>
      <w:pBdr>
        <w:bottom w:val="single" w:color="auto" w:sz="4" w:space="1"/>
      </w:pBdr>
      <w:spacing w:before="200" w:after="280" w:line="276" w:lineRule="auto"/>
      <w:ind w:left="1008" w:right="1152"/>
      <w:jc w:val="both"/>
    </w:pPr>
    <w:rPr>
      <w:rFonts w:asciiTheme="minorHAnsi" w:hAnsiTheme="minorHAnsi" w:eastAsiaTheme="minorHAnsi" w:cstheme="minorBidi"/>
      <w:b/>
      <w:bCs/>
      <w:i/>
      <w:iCs/>
      <w:lang w:eastAsia="en-US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F3B70"/>
    <w:rPr>
      <w:b/>
      <w:bCs/>
      <w:i/>
      <w:iCs/>
    </w:rPr>
  </w:style>
  <w:style w:type="character" w:styleId="Svakutheving">
    <w:name w:val="Subtle Emphasis"/>
    <w:uiPriority w:val="19"/>
    <w:qFormat/>
    <w:rsid w:val="00BF3B70"/>
    <w:rPr>
      <w:i/>
      <w:iCs/>
    </w:rPr>
  </w:style>
  <w:style w:type="character" w:styleId="Sterkutheving">
    <w:name w:val="Intense Emphasis"/>
    <w:uiPriority w:val="21"/>
    <w:qFormat/>
    <w:rsid w:val="00BF3B70"/>
    <w:rPr>
      <w:b/>
      <w:bCs/>
    </w:rPr>
  </w:style>
  <w:style w:type="character" w:styleId="Svakreferanse">
    <w:name w:val="Subtle Reference"/>
    <w:uiPriority w:val="31"/>
    <w:qFormat/>
    <w:rsid w:val="00BF3B70"/>
    <w:rPr>
      <w:smallCaps/>
    </w:rPr>
  </w:style>
  <w:style w:type="character" w:styleId="Sterkreferanse">
    <w:name w:val="Intense Reference"/>
    <w:uiPriority w:val="32"/>
    <w:qFormat/>
    <w:rsid w:val="00BF3B70"/>
    <w:rPr>
      <w:smallCaps/>
      <w:spacing w:val="5"/>
      <w:u w:val="single"/>
    </w:rPr>
  </w:style>
  <w:style w:type="character" w:styleId="Boktittel">
    <w:name w:val="Book Title"/>
    <w:uiPriority w:val="33"/>
    <w:qFormat/>
    <w:rsid w:val="00BF3B70"/>
    <w:rPr>
      <w:i/>
      <w:i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F3B70"/>
    <w:pPr>
      <w:outlineLvl w:val="9"/>
    </w:pPr>
    <w:rPr>
      <w:lang w:bidi="en-US"/>
    </w:rPr>
  </w:style>
  <w:style w:type="character" w:styleId="Hyperkobling">
    <w:name w:val="Hyperlink"/>
    <w:basedOn w:val="Standardskriftforavsnitt"/>
    <w:uiPriority w:val="99"/>
    <w:unhideWhenUsed/>
    <w:rsid w:val="000C1543"/>
    <w:rPr>
      <w:color w:val="485CC7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0C1543"/>
    <w:pPr>
      <w:tabs>
        <w:tab w:val="center" w:pos="4536"/>
        <w:tab w:val="right" w:pos="9072"/>
      </w:tabs>
      <w:spacing w:after="0"/>
    </w:pPr>
    <w:rPr>
      <w:rFonts w:asciiTheme="minorHAnsi" w:hAnsiTheme="minorHAnsi" w:eastAsiaTheme="minorHAnsi" w:cstheme="minorBidi"/>
      <w:lang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0C1543"/>
  </w:style>
  <w:style w:type="paragraph" w:styleId="Bunntekst">
    <w:name w:val="footer"/>
    <w:basedOn w:val="Normal"/>
    <w:link w:val="BunntekstTegn"/>
    <w:uiPriority w:val="99"/>
    <w:unhideWhenUsed/>
    <w:rsid w:val="000C1543"/>
    <w:pPr>
      <w:tabs>
        <w:tab w:val="center" w:pos="4536"/>
        <w:tab w:val="right" w:pos="9072"/>
      </w:tabs>
      <w:spacing w:after="0"/>
    </w:pPr>
    <w:rPr>
      <w:rFonts w:asciiTheme="minorHAnsi" w:hAnsiTheme="minorHAnsi" w:eastAsiaTheme="minorHAnsi" w:cstheme="minorBidi"/>
      <w:lang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0C1543"/>
  </w:style>
  <w:style w:type="paragraph" w:styleId="Bobletekst">
    <w:name w:val="Balloon Text"/>
    <w:basedOn w:val="Normal"/>
    <w:link w:val="BobletekstTegn"/>
    <w:uiPriority w:val="99"/>
    <w:semiHidden/>
    <w:unhideWhenUsed/>
    <w:rsid w:val="000C1543"/>
    <w:pPr>
      <w:spacing w:after="0"/>
    </w:pPr>
    <w:rPr>
      <w:rFonts w:ascii="Tahoma" w:hAnsi="Tahoma" w:cs="Tahoma" w:eastAsiaTheme="minorHAnsi"/>
      <w:sz w:val="16"/>
      <w:szCs w:val="16"/>
      <w:lang w:eastAsia="en-US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C1543"/>
    <w:rPr>
      <w:rFonts w:ascii="Tahoma" w:hAnsi="Tahoma" w:cs="Tahoma"/>
      <w:sz w:val="16"/>
      <w:szCs w:val="16"/>
    </w:rPr>
  </w:style>
  <w:style w:type="paragraph" w:styleId="paragraph" w:customStyle="1">
    <w:name w:val="paragraph"/>
    <w:basedOn w:val="Normal"/>
    <w:rsid w:val="00EE49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normaltextrun" w:customStyle="1">
    <w:name w:val="normaltextrun"/>
    <w:basedOn w:val="Standardskriftforavsnitt"/>
    <w:rsid w:val="00EE4963"/>
  </w:style>
  <w:style w:type="character" w:styleId="eop" w:customStyle="1">
    <w:name w:val="eop"/>
    <w:basedOn w:val="Standardskriftforavsnitt"/>
    <w:rsid w:val="00EE4963"/>
  </w:style>
  <w:style w:type="character" w:styleId="scxw75739601" w:customStyle="1">
    <w:name w:val="scxw75739601"/>
    <w:basedOn w:val="Standardskriftforavsnitt"/>
    <w:rsid w:val="00EE4963"/>
  </w:style>
  <w:style w:type="character" w:styleId="tabchar" w:customStyle="1">
    <w:name w:val="tabchar"/>
    <w:basedOn w:val="Standardskriftforavsnitt"/>
    <w:rsid w:val="00EE4963"/>
  </w:style>
  <w:style w:type="table" w:styleId="Tabellrutenett">
    <w:name w:val="Table Grid"/>
    <w:basedOn w:val="Vanligtabell"/>
    <w:uiPriority w:val="59"/>
    <w:rsid w:val="008F4D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LKMaler\Blank%20side%20med%20logo.dotx" TargetMode="External"/></Relationships>
</file>

<file path=word/theme/theme1.xml><?xml version="1.0" encoding="utf-8"?>
<a:theme xmlns:a="http://schemas.openxmlformats.org/drawingml/2006/main" name="Office-tema">
  <a:themeElements>
    <a:clrScheme name="Lanekassen">
      <a:dk1>
        <a:sysClr val="windowText" lastClr="000000"/>
      </a:dk1>
      <a:lt1>
        <a:sysClr val="window" lastClr="FFFFFF"/>
      </a:lt1>
      <a:dk2>
        <a:srgbClr val="93328E"/>
      </a:dk2>
      <a:lt2>
        <a:srgbClr val="B2BB1A"/>
      </a:lt2>
      <a:accent1>
        <a:srgbClr val="93328E"/>
      </a:accent1>
      <a:accent2>
        <a:srgbClr val="A8AD00"/>
      </a:accent2>
      <a:accent3>
        <a:srgbClr val="68D2DF"/>
      </a:accent3>
      <a:accent4>
        <a:srgbClr val="485CC7"/>
      </a:accent4>
      <a:accent5>
        <a:srgbClr val="F4DA40"/>
      </a:accent5>
      <a:accent6>
        <a:srgbClr val="EA7600"/>
      </a:accent6>
      <a:hlink>
        <a:srgbClr val="485CC7"/>
      </a:hlink>
      <a:folHlink>
        <a:srgbClr val="485CC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>Korrespondanseb735fee5-f1da-4edd-9e06-56e47eda8524</d1bce612998940128cd66ccd1af66e4d>
    <n987c5cc44314a23824d0ead46e26372 xmlns="62e1550c-7c26-4344-a4eb-0906fbfed727">Anskaffelse401ea1f2-faed-4b4b-b1a3-03d8dbe3f3b9</n987c5cc44314a23824d0ead46e26372>
    <e72c51f6c4c94ddfbce1c1aa594c3daa xmlns="62e1550c-7c26-4344-a4eb-0906fbfed727" xsi:nil="true"/>
    <TaxCatchAll xmlns="2ffe74af-6ec6-4c9e-aaa3-89b1e09675da">
      <Value>2086</Value>
      <Value>1959</Value>
    </TaxCatchAll>
    <k9ef2d5570b040b3be22298641eacd71 xmlns="62e1550c-7c26-4344-a4eb-0906fbfed727" xsi:nil="true"/>
    <_dlc_DocId xmlns="62e1550c-7c26-4344-a4eb-0906fbfed727">5U76M2222UZD-225848828-441</_dlc_DocId>
    <_dlc_DocIdUrl xmlns="62e1550c-7c26-4344-a4eb-0906fbfed727">
      <Url>https://lanekassen.sharepoint.com/sites/rom/anskaffelse/_layouts/15/DocIdRedir.aspx?ID=5U76M2222UZD-225848828-441</Url>
      <Description>5U76M2222UZD-225848828-441</Description>
    </_dlc_DocIdUrl>
    <k9ef2d5570b040b3be22298641eacd71 xmlns="d02ab2c4-4c53-4ec1-9ab5-e059016f47b3">
      <Terms xmlns="http://schemas.microsoft.com/office/infopath/2007/PartnerControls"/>
    </k9ef2d5570b040b3be22298641eacd71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Dokumentasjon</TermName>
          <TermId xmlns="http://schemas.microsoft.com/office/infopath/2007/PartnerControls">25913e0d-a8b7-46a2-8883-e2e90d8a4a13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504E0-9D7F-4D72-9755-6982CD040C28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62e1550c-7c26-4344-a4eb-0906fbfed727"/>
    <ds:schemaRef ds:uri="http://www.w3.org/XML/1998/namespace"/>
    <ds:schemaRef ds:uri="http://schemas.microsoft.com/office/infopath/2007/PartnerControls"/>
    <ds:schemaRef ds:uri="2ffe74af-6ec6-4c9e-aaa3-89b1e09675da"/>
    <ds:schemaRef ds:uri="d02ab2c4-4c53-4ec1-9ab5-e059016f47b3"/>
  </ds:schemaRefs>
</ds:datastoreItem>
</file>

<file path=customXml/itemProps2.xml><?xml version="1.0" encoding="utf-8"?>
<ds:datastoreItem xmlns:ds="http://schemas.openxmlformats.org/officeDocument/2006/customXml" ds:itemID="{01EE4C2B-742C-4A7F-868F-EC562E347A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ABE020-8399-48A3-A3A1-23A4EBBF86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6F0C1-9312-4787-8F83-EBAADFD1F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Blank side med logo</ap:Template>
  <ap:Application>Microsoft Word for the web</ap:Application>
  <ap:DocSecurity>0</ap:DocSecurity>
  <ap:ScaleCrop>false</ap:ScaleCrop>
  <ap:Company>Lånekassen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Erik Christensen</dc:creator>
  <cp:keywords/>
  <cp:lastModifiedBy>Tove Tangvik</cp:lastModifiedBy>
  <cp:revision>84</cp:revision>
  <dcterms:created xsi:type="dcterms:W3CDTF">2018-06-27T05:05:00Z</dcterms:created>
  <dcterms:modified xsi:type="dcterms:W3CDTF">2026-06-30T07:08:39Z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LKAar">
    <vt:lpwstr/>
  </property>
  <property fmtid="{D5CDD505-2E9C-101B-9397-08002B2CF9AE}" pid="4" name="LKInnholdstype">
    <vt:lpwstr>2086;#Dokumentasjon|25913e0d-a8b7-46a2-8883-e2e90d8a4a13</vt:lpwstr>
  </property>
  <property fmtid="{D5CDD505-2E9C-101B-9397-08002B2CF9AE}" pid="5" name="LKSpesifikasjon">
    <vt:lpwstr/>
  </property>
  <property fmtid="{D5CDD505-2E9C-101B-9397-08002B2CF9AE}" pid="6" name="LKPart">
    <vt:lpwstr/>
  </property>
  <property fmtid="{D5CDD505-2E9C-101B-9397-08002B2CF9AE}" pid="7" name="LKTema">
    <vt:lpwstr>1959;#Anskaffelse|401ea1f2-faed-4b4b-b1a3-03d8dbe3f3b9</vt:lpwstr>
  </property>
  <property fmtid="{D5CDD505-2E9C-101B-9397-08002B2CF9AE}" pid="8" name="_dlc_DocIdItemGuid">
    <vt:lpwstr>e668dc91-4b50-403d-ac53-f6525b0862b1</vt:lpwstr>
  </property>
  <property fmtid="{D5CDD505-2E9C-101B-9397-08002B2CF9AE}" pid="9" name="MediaServiceImageTags">
    <vt:lpwstr/>
  </property>
</Properties>
</file>