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E964323" w:rsidR="00A85872" w:rsidRPr="00351789" w:rsidRDefault="00223E63" w:rsidP="008C6F9F">
      <w:pPr>
        <w:pStyle w:val="Overskrift1"/>
        <w:rPr>
          <w:color w:val="0070C0"/>
        </w:rPr>
      </w:pPr>
      <w:proofErr w:type="spellStart"/>
      <w:r w:rsidRPr="00223E63">
        <w:t>Spillbasert</w:t>
      </w:r>
      <w:proofErr w:type="spellEnd"/>
      <w:r w:rsidRPr="00223E63">
        <w:t xml:space="preserve"> læring til Helseplattformen AS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4276ACF7" w:rsidR="00A85872" w:rsidRDefault="00A85872" w:rsidP="008C6F9F">
      <w:r>
        <w:br/>
        <w:t>Forpliktelseserklæringen er gitt til</w:t>
      </w:r>
      <w:r w:rsidR="00223E63">
        <w:t xml:space="preserve"> Helseplattformen As</w:t>
      </w:r>
      <w:r>
        <w:t xml:space="preserve"> i anledning</w:t>
      </w:r>
      <w:r w:rsidR="00182898">
        <w:t xml:space="preserve"> anskaffelsen av </w:t>
      </w:r>
      <w:proofErr w:type="spellStart"/>
      <w:r w:rsidR="00182898" w:rsidRPr="00182898">
        <w:t>Spillbasert</w:t>
      </w:r>
      <w:proofErr w:type="spellEnd"/>
      <w:r w:rsidR="00182898" w:rsidRPr="00182898">
        <w:t xml:space="preserve"> læring</w:t>
      </w:r>
      <w:r w:rsidR="00182898"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2E7826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2E7826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4A304" w14:textId="77777777" w:rsidR="00FC3376" w:rsidRDefault="00FC3376" w:rsidP="008A6B54">
      <w:pPr>
        <w:spacing w:after="0" w:line="240" w:lineRule="auto"/>
      </w:pPr>
      <w:r>
        <w:separator/>
      </w:r>
    </w:p>
  </w:endnote>
  <w:endnote w:type="continuationSeparator" w:id="0">
    <w:p w14:paraId="5C8F20C0" w14:textId="77777777" w:rsidR="00FC3376" w:rsidRDefault="00FC337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9E4CB" w14:textId="77777777" w:rsidR="00FC3376" w:rsidRDefault="00FC3376" w:rsidP="008A6B54">
      <w:pPr>
        <w:spacing w:after="0" w:line="240" w:lineRule="auto"/>
      </w:pPr>
      <w:r>
        <w:separator/>
      </w:r>
    </w:p>
  </w:footnote>
  <w:footnote w:type="continuationSeparator" w:id="0">
    <w:p w14:paraId="33CE6056" w14:textId="77777777" w:rsidR="00FC3376" w:rsidRDefault="00FC337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578558D0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223E63">
      <w:rPr>
        <w:sz w:val="18"/>
        <w:szCs w:val="18"/>
      </w:rPr>
      <w:t xml:space="preserve"> </w:t>
    </w:r>
    <w:r w:rsidR="00223E63" w:rsidRPr="00223E63">
      <w:rPr>
        <w:sz w:val="18"/>
        <w:szCs w:val="18"/>
      </w:rPr>
      <w:t>2025/61381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182898"/>
    <w:rsid w:val="0022321E"/>
    <w:rsid w:val="00223E63"/>
    <w:rsid w:val="00234B11"/>
    <w:rsid w:val="002C03B4"/>
    <w:rsid w:val="002C5C80"/>
    <w:rsid w:val="002D1AFD"/>
    <w:rsid w:val="002D33F1"/>
    <w:rsid w:val="002D6D2E"/>
    <w:rsid w:val="002E7826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0708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20F04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25897"/>
    <w:rsid w:val="00961A5D"/>
    <w:rsid w:val="009A3E11"/>
    <w:rsid w:val="009B2280"/>
    <w:rsid w:val="009B4D02"/>
    <w:rsid w:val="009C7E5D"/>
    <w:rsid w:val="009F7F53"/>
    <w:rsid w:val="00A13B9A"/>
    <w:rsid w:val="00A21411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85B83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C337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26636F"/>
    <w:rsid w:val="002D6D2E"/>
    <w:rsid w:val="003F613D"/>
    <w:rsid w:val="0050708A"/>
    <w:rsid w:val="00594A76"/>
    <w:rsid w:val="005D0AAA"/>
    <w:rsid w:val="00765529"/>
    <w:rsid w:val="008E76D7"/>
    <w:rsid w:val="00925897"/>
    <w:rsid w:val="00B85064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purl.org/dc/elements/1.1/"/>
    <ds:schemaRef ds:uri="http://purl.org/dc/terms/"/>
    <ds:schemaRef ds:uri="603838d3-d3ef-4d60-a2ef-18c7aefb0177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E00DDD-C291-4CE3-9048-0EBA3DD38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213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Tora Karoline Karlsen Volden</cp:lastModifiedBy>
  <cp:revision>2</cp:revision>
  <dcterms:created xsi:type="dcterms:W3CDTF">2026-06-18T19:32:00Z</dcterms:created>
  <dcterms:modified xsi:type="dcterms:W3CDTF">2026-06-18T19:32:00Z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b0d347ee0664214bffb1328b3228b3b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  <property fmtid="{D5CDD505-2E9C-101B-9397-08002B2CF9AE}" pid="21" name="lda629c15bae4e91aa6c7e8cbbdfc8b6">
    <vt:lpwstr/>
  </property>
</Properties>
</file>