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bookmarkStart w:id="0" w:name="_Hlk233113887"/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067211EE" w:rsidR="006F7C40" w:rsidRPr="001345B1" w:rsidRDefault="00EA77C5" w:rsidP="001345B1">
            <w:r>
              <w:t>Kontaktinformasjon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60297D3F" w:rsidR="006F7C40" w:rsidRPr="001345B1" w:rsidRDefault="006F7C40" w:rsidP="001345B1">
            <w:r>
              <w:t xml:space="preserve">Leveransens </w:t>
            </w:r>
            <w:r w:rsidR="00EA77C5">
              <w:t>omfang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A77C5">
        <w:trPr>
          <w:trHeight w:val="1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0"/>
    </w:tbl>
    <w:p w14:paraId="1714FF8D" w14:textId="77777777" w:rsidR="006F7C40" w:rsidRDefault="006F7C40" w:rsidP="00EA77C5">
      <w:pPr>
        <w:jc w:val="center"/>
        <w:cnfStyle w:val="101000000000" w:firstRow="1" w:lastRow="0" w:firstColumn="1" w:lastColumn="0" w:oddVBand="0" w:evenVBand="0" w:oddHBand="0" w:evenHBand="0" w:firstRowFirstColumn="0" w:firstRowLastColumn="0" w:lastRowFirstColumn="0" w:lastRowLastColumn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A77C5" w:rsidRPr="001345B1" w14:paraId="2AF09861" w14:textId="77777777" w:rsidTr="00EA5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2647C8D7" w14:textId="598826CE" w:rsidR="00EA77C5" w:rsidRPr="001345B1" w:rsidRDefault="00EA77C5" w:rsidP="00EA5F91">
            <w:pPr>
              <w:jc w:val="center"/>
            </w:pPr>
            <w:bookmarkStart w:id="1" w:name="_Hlk233113923"/>
            <w:r>
              <w:t xml:space="preserve">Leveranse </w:t>
            </w:r>
            <w:r>
              <w:t>2</w:t>
            </w:r>
          </w:p>
        </w:tc>
      </w:tr>
      <w:tr w:rsidR="00EA77C5" w:rsidRPr="001345B1" w14:paraId="130F9291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128486" w14:textId="77777777" w:rsidR="00EA77C5" w:rsidRPr="001345B1" w:rsidRDefault="00EA77C5" w:rsidP="00EA5F91">
            <w:r>
              <w:t>Firmanavn, kunde</w:t>
            </w:r>
          </w:p>
        </w:tc>
        <w:tc>
          <w:tcPr>
            <w:tcW w:w="6186" w:type="dxa"/>
          </w:tcPr>
          <w:p w14:paraId="4072E6DD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061FDBE3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7675D4" w14:textId="77777777" w:rsidR="00EA77C5" w:rsidRPr="001345B1" w:rsidRDefault="00EA77C5" w:rsidP="00EA5F91">
            <w:r>
              <w:t>Kontaktperson hos kunde</w:t>
            </w:r>
          </w:p>
        </w:tc>
        <w:tc>
          <w:tcPr>
            <w:tcW w:w="6186" w:type="dxa"/>
          </w:tcPr>
          <w:p w14:paraId="769325D9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7FF28ECA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F43563B" w14:textId="77777777" w:rsidR="00EA77C5" w:rsidRPr="001345B1" w:rsidRDefault="00EA77C5" w:rsidP="00EA5F91">
            <w:r>
              <w:t>Kontaktinformasjon</w:t>
            </w:r>
          </w:p>
        </w:tc>
        <w:tc>
          <w:tcPr>
            <w:tcW w:w="6186" w:type="dxa"/>
          </w:tcPr>
          <w:p w14:paraId="254FC2D8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0108EF09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75CCFAD" w14:textId="77777777" w:rsidR="00EA77C5" w:rsidRPr="001345B1" w:rsidRDefault="00EA77C5" w:rsidP="00EA5F91">
            <w:r>
              <w:t>Leveransens omfang</w:t>
            </w:r>
          </w:p>
        </w:tc>
        <w:tc>
          <w:tcPr>
            <w:tcW w:w="6186" w:type="dxa"/>
          </w:tcPr>
          <w:p w14:paraId="5E97CFBA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0E05E437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EC6E54A" w14:textId="77777777" w:rsidR="00EA77C5" w:rsidRPr="001345B1" w:rsidRDefault="00EA77C5" w:rsidP="00EA5F91">
            <w:r>
              <w:t>Leveransens tidspunkt</w:t>
            </w:r>
          </w:p>
        </w:tc>
        <w:tc>
          <w:tcPr>
            <w:tcW w:w="6186" w:type="dxa"/>
          </w:tcPr>
          <w:p w14:paraId="3F572A7D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50C6A2EE" w14:textId="77777777" w:rsidTr="00EA77C5">
        <w:trPr>
          <w:trHeight w:val="1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310CD8D" w14:textId="77777777" w:rsidR="00EA77C5" w:rsidRPr="001345B1" w:rsidRDefault="00EA77C5" w:rsidP="00EA5F9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6AA5D36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bookmarkEnd w:id="1"/>
    </w:tbl>
    <w:p w14:paraId="0FE4D43F" w14:textId="77777777" w:rsidR="00EA77C5" w:rsidRDefault="00EA77C5" w:rsidP="00EA77C5">
      <w:pPr>
        <w:jc w:val="center"/>
        <w:cnfStyle w:val="101000000000" w:firstRow="1" w:lastRow="0" w:firstColumn="1" w:lastColumn="0" w:oddVBand="0" w:evenVBand="0" w:oddHBand="0" w:evenHBand="0" w:firstRowFirstColumn="0" w:firstRowLastColumn="0" w:lastRowFirstColumn="0" w:lastRowLastColumn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EA77C5" w:rsidRPr="001345B1" w14:paraId="3BD19852" w14:textId="77777777" w:rsidTr="00EA5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3D9297AD" w14:textId="2368D435" w:rsidR="00EA77C5" w:rsidRPr="001345B1" w:rsidRDefault="00EA77C5" w:rsidP="00EA5F91">
            <w:pPr>
              <w:jc w:val="center"/>
            </w:pPr>
            <w:r>
              <w:t xml:space="preserve">Leveranse </w:t>
            </w:r>
            <w:r>
              <w:t>3</w:t>
            </w:r>
          </w:p>
        </w:tc>
      </w:tr>
      <w:tr w:rsidR="00EA77C5" w:rsidRPr="001345B1" w14:paraId="2F63BAB1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2CD5EC6" w14:textId="77777777" w:rsidR="00EA77C5" w:rsidRPr="001345B1" w:rsidRDefault="00EA77C5" w:rsidP="00EA5F91">
            <w:r>
              <w:t>Firmanavn, kunde</w:t>
            </w:r>
          </w:p>
        </w:tc>
        <w:tc>
          <w:tcPr>
            <w:tcW w:w="6186" w:type="dxa"/>
          </w:tcPr>
          <w:p w14:paraId="4BB9BBBA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7DF8FF1F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FFDF643" w14:textId="77777777" w:rsidR="00EA77C5" w:rsidRPr="001345B1" w:rsidRDefault="00EA77C5" w:rsidP="00EA5F91">
            <w:r>
              <w:t>Kontaktperson hos kunde</w:t>
            </w:r>
          </w:p>
        </w:tc>
        <w:tc>
          <w:tcPr>
            <w:tcW w:w="6186" w:type="dxa"/>
          </w:tcPr>
          <w:p w14:paraId="6CDD39A2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3FBAD00F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4605174" w14:textId="77777777" w:rsidR="00EA77C5" w:rsidRPr="001345B1" w:rsidRDefault="00EA77C5" w:rsidP="00EA5F91">
            <w:r>
              <w:t>Kontaktinformasjon</w:t>
            </w:r>
          </w:p>
        </w:tc>
        <w:tc>
          <w:tcPr>
            <w:tcW w:w="6186" w:type="dxa"/>
          </w:tcPr>
          <w:p w14:paraId="0E21BF76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1E28A351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CCA025" w14:textId="77777777" w:rsidR="00EA77C5" w:rsidRPr="001345B1" w:rsidRDefault="00EA77C5" w:rsidP="00EA5F91">
            <w:r>
              <w:t>Leveransens omfang</w:t>
            </w:r>
          </w:p>
        </w:tc>
        <w:tc>
          <w:tcPr>
            <w:tcW w:w="6186" w:type="dxa"/>
          </w:tcPr>
          <w:p w14:paraId="51289D55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0CB723EE" w14:textId="77777777" w:rsidTr="00EA5F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0E2150" w14:textId="77777777" w:rsidR="00EA77C5" w:rsidRPr="001345B1" w:rsidRDefault="00EA77C5" w:rsidP="00EA5F91">
            <w:r>
              <w:t>Leveransens tidspunkt</w:t>
            </w:r>
          </w:p>
        </w:tc>
        <w:tc>
          <w:tcPr>
            <w:tcW w:w="6186" w:type="dxa"/>
          </w:tcPr>
          <w:p w14:paraId="7120A717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A77C5" w:rsidRPr="001345B1" w14:paraId="4E0C28A1" w14:textId="77777777" w:rsidTr="00EA77C5">
        <w:trPr>
          <w:trHeight w:val="13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8EA1DA0" w14:textId="77777777" w:rsidR="00EA77C5" w:rsidRPr="001345B1" w:rsidRDefault="00EA77C5" w:rsidP="00EA5F9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787F7DDB" w14:textId="77777777" w:rsidR="00EA77C5" w:rsidRPr="001345B1" w:rsidRDefault="00EA77C5" w:rsidP="00EA5F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p w14:paraId="0E2748AF" w14:textId="77777777" w:rsidR="006F7C40" w:rsidRPr="001345B1" w:rsidRDefault="006F7C40" w:rsidP="001345B1"/>
    <w:p w14:paraId="110391AE" w14:textId="79A8243B" w:rsidR="00512B3B" w:rsidRPr="00512B3B" w:rsidRDefault="006F7C40" w:rsidP="008F2B11">
      <w:r w:rsidRPr="001345B1">
        <w:t>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2ED34" w14:textId="77777777" w:rsidR="00017D29" w:rsidRDefault="00017D29" w:rsidP="008A6B54">
      <w:pPr>
        <w:spacing w:after="0" w:line="240" w:lineRule="auto"/>
      </w:pPr>
      <w:r>
        <w:separator/>
      </w:r>
    </w:p>
  </w:endnote>
  <w:endnote w:type="continuationSeparator" w:id="0">
    <w:p w14:paraId="46C08DD8" w14:textId="77777777" w:rsidR="00017D29" w:rsidRDefault="00017D2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DB476" w14:textId="77777777" w:rsidR="00017D29" w:rsidRDefault="00017D29" w:rsidP="008A6B54">
      <w:pPr>
        <w:spacing w:after="0" w:line="240" w:lineRule="auto"/>
      </w:pPr>
      <w:r>
        <w:separator/>
      </w:r>
    </w:p>
  </w:footnote>
  <w:footnote w:type="continuationSeparator" w:id="0">
    <w:p w14:paraId="35790FD4" w14:textId="77777777" w:rsidR="00017D29" w:rsidRDefault="00017D2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638FAEE6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7D00D4">
      <w:rPr>
        <w:sz w:val="18"/>
        <w:szCs w:val="18"/>
      </w:rPr>
      <w:t xml:space="preserve"> </w:t>
    </w:r>
    <w:r w:rsidR="007D00D4" w:rsidRPr="007D00D4">
      <w:rPr>
        <w:sz w:val="18"/>
        <w:szCs w:val="18"/>
      </w:rPr>
      <w:t>2025/61381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17D29"/>
    <w:rsid w:val="00034EF3"/>
    <w:rsid w:val="00061D42"/>
    <w:rsid w:val="00066FAD"/>
    <w:rsid w:val="000E22EA"/>
    <w:rsid w:val="000E3D69"/>
    <w:rsid w:val="000F11A5"/>
    <w:rsid w:val="0012598E"/>
    <w:rsid w:val="001457DD"/>
    <w:rsid w:val="00172E83"/>
    <w:rsid w:val="00174C26"/>
    <w:rsid w:val="00234B11"/>
    <w:rsid w:val="00266BE7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D00D4"/>
    <w:rsid w:val="007E6EE8"/>
    <w:rsid w:val="007F13FF"/>
    <w:rsid w:val="007F1A17"/>
    <w:rsid w:val="0081186E"/>
    <w:rsid w:val="0082344F"/>
    <w:rsid w:val="00857D5E"/>
    <w:rsid w:val="00884491"/>
    <w:rsid w:val="00887601"/>
    <w:rsid w:val="008961BF"/>
    <w:rsid w:val="008A1521"/>
    <w:rsid w:val="008A6B54"/>
    <w:rsid w:val="008E35C3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12CC0"/>
    <w:rsid w:val="00B254A8"/>
    <w:rsid w:val="00B30A4F"/>
    <w:rsid w:val="00B656CC"/>
    <w:rsid w:val="00BC7511"/>
    <w:rsid w:val="00BD5AA6"/>
    <w:rsid w:val="00C023BB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40BAE"/>
    <w:rsid w:val="00EA45CB"/>
    <w:rsid w:val="00EA77C5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36371"/>
    <w:rsid w:val="00F421D6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16BCA-9137-4900-A68E-7634535082AA}">
  <ds:schemaRefs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603838d3-d3ef-4d60-a2ef-18c7aefb0177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2410B3-651F-461A-B4D2-B185DE14B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118</Words>
  <Characters>628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Tora Karoline Karlsen Volden</cp:lastModifiedBy>
  <cp:revision>2</cp:revision>
  <dcterms:created xsi:type="dcterms:W3CDTF">2026-06-23T11:33:00Z</dcterms:created>
  <dcterms:modified xsi:type="dcterms:W3CDTF">2026-06-23T11:33:00Z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0x010100CB552B49DC164943B8803027E48E55F8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