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F1042" w14:textId="6EA12C24" w:rsidR="00FE4972" w:rsidRPr="00FE4972" w:rsidRDefault="00FE4972" w:rsidP="00FE4972">
      <w:pPr>
        <w:pStyle w:val="Tittel"/>
        <w:rPr>
          <w:rStyle w:val="eop"/>
        </w:rPr>
      </w:pPr>
      <w:r w:rsidRPr="00FE4972">
        <w:rPr>
          <w:rStyle w:val="normaltextrun"/>
        </w:rPr>
        <w:t>Invitasjon til markeds</w:t>
      </w:r>
      <w:r w:rsidR="00564808">
        <w:rPr>
          <w:rStyle w:val="normaltextrun"/>
        </w:rPr>
        <w:t>undersøkelse</w:t>
      </w:r>
    </w:p>
    <w:p w14:paraId="7B68C025" w14:textId="164AA069" w:rsidR="00FE4972" w:rsidRPr="00985733" w:rsidRDefault="00E9342C" w:rsidP="00985733">
      <w:pPr>
        <w:pStyle w:val="Overskrift1"/>
      </w:pPr>
      <w:r w:rsidRPr="00E9342C">
        <w:rPr>
          <w:rStyle w:val="eop"/>
        </w:rPr>
        <w:t>Produkter til egenproduksjon av mikrobiologiske medier til St. Olavs hospital H</w:t>
      </w:r>
      <w:r>
        <w:rPr>
          <w:rStyle w:val="eop"/>
        </w:rPr>
        <w:t>F</w:t>
      </w:r>
    </w:p>
    <w:p w14:paraId="7CA032EA" w14:textId="13E72C1C" w:rsidR="00FE4972" w:rsidRPr="004D5500" w:rsidRDefault="00FE4972" w:rsidP="00634149">
      <w:pPr>
        <w:rPr>
          <w:lang w:val="da-DK"/>
        </w:rPr>
      </w:pPr>
      <w:r w:rsidRPr="004D5500">
        <w:rPr>
          <w:lang w:val="da-DK"/>
        </w:rPr>
        <w:t xml:space="preserve">Dato: </w:t>
      </w:r>
      <w:r w:rsidR="00BA72D9" w:rsidRPr="00564844">
        <w:rPr>
          <w:lang w:val="da-DK"/>
        </w:rPr>
        <w:t>10.08.2026</w:t>
      </w:r>
      <w:r w:rsidRPr="00564844">
        <w:rPr>
          <w:lang w:val="da-DK"/>
        </w:rPr>
        <w:t xml:space="preserve"> </w:t>
      </w:r>
    </w:p>
    <w:p w14:paraId="09E22274" w14:textId="3B639599" w:rsidR="00FE4972" w:rsidRPr="00634149" w:rsidRDefault="00FE4972" w:rsidP="00634149">
      <w:r w:rsidRPr="00634149">
        <w:t>Fra:</w:t>
      </w:r>
      <w:r w:rsidRPr="00853227">
        <w:rPr>
          <w:color w:val="1A588E" w:themeColor="background2" w:themeShade="80"/>
        </w:rPr>
        <w:t xml:space="preserve"> </w:t>
      </w:r>
      <w:r w:rsidR="003C0F12" w:rsidRPr="003C0F12">
        <w:t>Prosjektleder, anskaffelser medisinskteknisk utstyr og laboratorieprodukter, Midt-Norge</w:t>
      </w:r>
      <w:r w:rsidR="003C0F12" w:rsidRPr="003C0F12">
        <w:t>, Lilly Bratås Smits</w:t>
      </w:r>
    </w:p>
    <w:p w14:paraId="435084AC" w14:textId="77777777" w:rsidR="00FE4972" w:rsidRPr="00634149" w:rsidRDefault="00FE4972" w:rsidP="00634149">
      <w:r w:rsidRPr="00634149">
        <w:t xml:space="preserve">Til: Interessenter </w:t>
      </w:r>
    </w:p>
    <w:p w14:paraId="02FE8DBC" w14:textId="77777777" w:rsidR="00FE4972" w:rsidRPr="00634149" w:rsidRDefault="00FE4972" w:rsidP="00634149"/>
    <w:p w14:paraId="7A901134" w14:textId="77777777" w:rsidR="00FE4972" w:rsidRPr="00985733" w:rsidRDefault="00FE4972" w:rsidP="00985733">
      <w:pPr>
        <w:pStyle w:val="Overskrift1"/>
      </w:pPr>
      <w:r w:rsidRPr="00985733">
        <w:t xml:space="preserve">Bakgrunn </w:t>
      </w:r>
    </w:p>
    <w:p w14:paraId="03F0E2AB" w14:textId="682C1D94" w:rsidR="00FE4972" w:rsidRPr="00634149" w:rsidRDefault="00FE4972" w:rsidP="00634149">
      <w:r w:rsidRPr="00634149">
        <w:t xml:space="preserve">Det inviteres herved til </w:t>
      </w:r>
      <w:r w:rsidRPr="005C2A5B">
        <w:t>markeds</w:t>
      </w:r>
      <w:r w:rsidR="00A47546">
        <w:t>undersøkelse</w:t>
      </w:r>
      <w:r w:rsidRPr="005C2A5B">
        <w:t xml:space="preserve"> </w:t>
      </w:r>
      <w:r w:rsidRPr="00273273">
        <w:t xml:space="preserve">i forbindelse med anskaffelse av </w:t>
      </w:r>
      <w:r w:rsidR="00A47546">
        <w:t>2023/16419</w:t>
      </w:r>
      <w:r w:rsidRPr="00FE4972">
        <w:rPr>
          <w:color w:val="1A588E" w:themeColor="background2" w:themeShade="80"/>
        </w:rPr>
        <w:t xml:space="preserve"> </w:t>
      </w:r>
      <w:r w:rsidRPr="00273273">
        <w:t xml:space="preserve">på kjøp av </w:t>
      </w:r>
      <w:r w:rsidR="00A47546" w:rsidRPr="004D6620">
        <w:t>Produkter til egenproduksjon av mikrobiologiske medier til St. Olavs hospital HF</w:t>
      </w:r>
      <w:r w:rsidR="00A47546" w:rsidRPr="004D6620">
        <w:t xml:space="preserve">. </w:t>
      </w:r>
    </w:p>
    <w:p w14:paraId="4B347E61" w14:textId="4DD4C60D" w:rsidR="00FE4972" w:rsidRPr="00634149" w:rsidRDefault="004D6620" w:rsidP="00634149">
      <w:r>
        <w:t>Markedsundersøkelsen</w:t>
      </w:r>
      <w:r w:rsidR="00FE4972">
        <w:t xml:space="preserve"> er en del av forarbeidet for anskaffelsen og gjennomføres fordi Oppdragsgiver ønsker </w:t>
      </w:r>
      <w:r w:rsidR="004D5500">
        <w:t xml:space="preserve">å </w:t>
      </w:r>
      <w:r w:rsidR="00FE4972">
        <w:t xml:space="preserve">få innspill til </w:t>
      </w:r>
      <w:r w:rsidR="005D3886">
        <w:t>anskaffelsen</w:t>
      </w:r>
      <w:r w:rsidR="001A4231">
        <w:t xml:space="preserve"> </w:t>
      </w:r>
      <w:r w:rsidR="00FE4972">
        <w:t xml:space="preserve">fra potensielle leverandører, </w:t>
      </w:r>
      <w:r w:rsidR="001A4231">
        <w:t>eventuelt</w:t>
      </w:r>
      <w:r w:rsidR="00FE4972">
        <w:t xml:space="preserve"> også fra andre interessenter. Som et ledd i denne prosessen inviteres leverandører til å gi innspill til anskaffelsen.  </w:t>
      </w:r>
    </w:p>
    <w:p w14:paraId="37E13B49" w14:textId="77777777" w:rsidR="00FE4972" w:rsidRPr="00634149" w:rsidRDefault="00FE4972" w:rsidP="00634149"/>
    <w:p w14:paraId="56AC3683" w14:textId="77777777" w:rsidR="00FE4972" w:rsidRPr="00985733" w:rsidRDefault="00FE4972" w:rsidP="00985733">
      <w:pPr>
        <w:pStyle w:val="Overskrift1"/>
      </w:pPr>
      <w:r w:rsidRPr="00985733">
        <w:t xml:space="preserve">Oppdragsgiver </w:t>
      </w:r>
    </w:p>
    <w:p w14:paraId="27B41503" w14:textId="77777777" w:rsidR="00FE4972" w:rsidRPr="00634149" w:rsidRDefault="00FE4972" w:rsidP="00634149">
      <w:r w:rsidRPr="00634149">
        <w:t xml:space="preserve">Sykehusinnkjøp HF ble stiftet 17. desember 2015 og har strategisk og operativt ansvar for innkjøp i spesialisthelsetjenesten. Foretaket har fire eiere: Helse Sør-Øst RHF, Helse Nord RHF, Helse Midt-Norge RHF og Helse Vest RHF, hvorav eierandelene er på 25 prosent hver. </w:t>
      </w:r>
    </w:p>
    <w:p w14:paraId="4296CA43" w14:textId="77777777" w:rsidR="00FE4972" w:rsidRPr="00634149" w:rsidRDefault="00FE4972" w:rsidP="00634149">
      <w:r w:rsidRPr="00634149">
        <w:t xml:space="preserve">Foretaket skal kun tilby tjenester til sine eiere, deres heleide virksomheter, ideelle virksomheter med driftsavtale med de regionale helseforetakene og virksomheter underlagt eller heleid av Helse- og omsorgsdepartementet som medvirker til å levere spesialisthelsetjenester. </w:t>
      </w:r>
    </w:p>
    <w:p w14:paraId="2DDA52B1" w14:textId="5847CE2D" w:rsidR="00FE4972" w:rsidRPr="00634149" w:rsidRDefault="00FE4972" w:rsidP="00634149">
      <w:r w:rsidRPr="00634149">
        <w:t xml:space="preserve">I denne anskaffelsen opptrer Sykehusinnkjøp HF divisjon </w:t>
      </w:r>
      <w:r w:rsidR="00D7655E" w:rsidRPr="003C0F12">
        <w:t>medisinskteknisk utstyr og laboratorieprodukter</w:t>
      </w:r>
      <w:r w:rsidR="00D7655E" w:rsidRPr="00FE4972">
        <w:rPr>
          <w:color w:val="1A588E" w:themeColor="background2" w:themeShade="80"/>
        </w:rPr>
        <w:t xml:space="preserve"> </w:t>
      </w:r>
      <w:r w:rsidRPr="00634149">
        <w:t xml:space="preserve">på vegne av følgende foretak: </w:t>
      </w:r>
    </w:p>
    <w:p w14:paraId="61709AE0" w14:textId="2AF6C748" w:rsidR="00FE4972" w:rsidRPr="00D7655E" w:rsidRDefault="00D7655E" w:rsidP="00FE4972">
      <w:pPr>
        <w:pStyle w:val="Listeavsnitt"/>
        <w:numPr>
          <w:ilvl w:val="0"/>
          <w:numId w:val="1"/>
        </w:numPr>
        <w:rPr>
          <w:color w:val="1A588E" w:themeColor="background2" w:themeShade="80"/>
        </w:rPr>
      </w:pPr>
      <w:r>
        <w:t>St. Olavs hospital HF</w:t>
      </w:r>
      <w:r w:rsidR="00FE4972" w:rsidRPr="00D7655E">
        <w:rPr>
          <w:color w:val="1A588E" w:themeColor="background2" w:themeShade="80"/>
        </w:rPr>
        <w:t xml:space="preserve"> </w:t>
      </w:r>
    </w:p>
    <w:p w14:paraId="5A3F884C" w14:textId="77777777" w:rsidR="00FE4972" w:rsidRPr="00FE4972" w:rsidRDefault="00FE4972" w:rsidP="00CB3DE8">
      <w:pPr>
        <w:rPr>
          <w:color w:val="1A588E" w:themeColor="background2" w:themeShade="80"/>
        </w:rPr>
      </w:pPr>
    </w:p>
    <w:p w14:paraId="525CBDF3" w14:textId="77777777" w:rsidR="00FE4972" w:rsidRPr="00985733" w:rsidRDefault="00FE4972" w:rsidP="00985733">
      <w:pPr>
        <w:pStyle w:val="Overskrift1"/>
      </w:pPr>
      <w:bookmarkStart w:id="0" w:name="_Hlk81983550"/>
      <w:r w:rsidRPr="00985733">
        <w:t xml:space="preserve">Kommunikasjon </w:t>
      </w:r>
    </w:p>
    <w:p w14:paraId="4AEFF429" w14:textId="3D684A98" w:rsidR="00FE4972" w:rsidRPr="00D7655E" w:rsidRDefault="00FE4972" w:rsidP="00634149">
      <w:r w:rsidRPr="00D7655E">
        <w:t xml:space="preserve">All kommunikasjon i prosessen skal foregå via </w:t>
      </w:r>
      <w:r w:rsidR="00EA63B9" w:rsidRPr="00D7655E">
        <w:t>oppdragsgivers konkurransegjennomføringsverktøy (KGV)</w:t>
      </w:r>
      <w:r w:rsidRPr="00D7655E">
        <w:t xml:space="preserve">. </w:t>
      </w:r>
      <w:r w:rsidR="00853227" w:rsidRPr="00D7655E">
        <w:t>H</w:t>
      </w:r>
      <w:r w:rsidRPr="00D7655E">
        <w:t xml:space="preserve">envendelser som skjer på annen måte kan ikke påregnes besvart. Dette for at all kommunikasjon skal loggføres. Ved spørsmål som angår alle interessenter, vil Oppdragsgiver besvare dette anonymisert </w:t>
      </w:r>
      <w:r w:rsidR="00467587" w:rsidRPr="00D7655E">
        <w:t>i KGV</w:t>
      </w:r>
      <w:r w:rsidRPr="00D7655E">
        <w:t xml:space="preserve">. </w:t>
      </w:r>
    </w:p>
    <w:bookmarkEnd w:id="0"/>
    <w:p w14:paraId="72769D69" w14:textId="77777777" w:rsidR="00FE4972" w:rsidRPr="00634149" w:rsidRDefault="00FE4972" w:rsidP="00634149"/>
    <w:p w14:paraId="4B81C127" w14:textId="77777777" w:rsidR="00FE4972" w:rsidRPr="00985733" w:rsidRDefault="00FE4972" w:rsidP="00985733">
      <w:pPr>
        <w:pStyle w:val="Overskrift1"/>
      </w:pPr>
      <w:r w:rsidRPr="00985733">
        <w:lastRenderedPageBreak/>
        <w:t xml:space="preserve">Taushetsplikt </w:t>
      </w:r>
    </w:p>
    <w:p w14:paraId="4BDBC052" w14:textId="77777777" w:rsidR="00FE4972" w:rsidRPr="00634149" w:rsidRDefault="00FE4972" w:rsidP="00634149">
      <w:r w:rsidRPr="00634149">
        <w:t xml:space="preserve">Oppdragsgiver og dennes ansatte plikter å hindre at andre får adgang eller kjennskap til opplysninger om tekniske innretninger og fremgangsmåter eller drifts- og forretningsforhold det vil være av konkurransemessig betydning å hemmeligholde, </w:t>
      </w:r>
      <w:r>
        <w:t>jf</w:t>
      </w:r>
      <w:r w:rsidRPr="00634149">
        <w:t xml:space="preserve">. anskaffelsesforskriften § 7-4, </w:t>
      </w:r>
      <w:r>
        <w:t>jf</w:t>
      </w:r>
      <w:r w:rsidRPr="00634149">
        <w:t xml:space="preserve">. forvaltningsloven § 13. </w:t>
      </w:r>
    </w:p>
    <w:p w14:paraId="486DEABF" w14:textId="77777777" w:rsidR="00FE4972" w:rsidRPr="00634149" w:rsidRDefault="00FE4972" w:rsidP="00634149"/>
    <w:p w14:paraId="3BD37CE0" w14:textId="5D314CF8" w:rsidR="00FE4972" w:rsidRPr="00985733" w:rsidRDefault="00FE4972" w:rsidP="00985733">
      <w:pPr>
        <w:pStyle w:val="Overskrift1"/>
      </w:pPr>
      <w:r w:rsidRPr="00985733">
        <w:t xml:space="preserve">Beskrivelse av anskaffelsen </w:t>
      </w:r>
    </w:p>
    <w:p w14:paraId="12095208" w14:textId="7F77AC2D" w:rsidR="00EE2AA6" w:rsidRDefault="00C90D2A" w:rsidP="00634149">
      <w:r w:rsidRPr="00FF6F87">
        <w:t xml:space="preserve">Det er pr. i dag </w:t>
      </w:r>
      <w:r w:rsidR="00B33219" w:rsidRPr="00FF6F87">
        <w:t xml:space="preserve">6 avtaler som skal </w:t>
      </w:r>
      <w:r w:rsidR="00B53C37" w:rsidRPr="00FF6F87">
        <w:t xml:space="preserve">erstattes. </w:t>
      </w:r>
      <w:r w:rsidR="00423C10" w:rsidRPr="00FF6F87">
        <w:t xml:space="preserve">Grunnet endret forbruk er </w:t>
      </w:r>
      <w:r w:rsidR="005B5C30" w:rsidRPr="00FF6F87">
        <w:t>produkter med lite eller ikke noe forbruk tatt ut, mens produkter med høyt forbruk som ikke er på avtale er lagt til.</w:t>
      </w:r>
      <w:r w:rsidRPr="00FF6F87">
        <w:t xml:space="preserve"> </w:t>
      </w:r>
      <w:r w:rsidR="001C3DC3">
        <w:t>For oversikt over hvilke produkter som er på anbudet, se dokumentet HØRING-Prisskjema-Prod til egenprod StO</w:t>
      </w:r>
    </w:p>
    <w:p w14:paraId="7D2D3901" w14:textId="4A43470B" w:rsidR="00FE4972" w:rsidRPr="00FF6F87" w:rsidRDefault="00FD5AB3" w:rsidP="00634149">
      <w:r w:rsidRPr="00FF6F87">
        <w:t>Konkurransen er tenkt å lyses ut i delkontrakter der hver delkontrakt vil bli tildelt hver for seg</w:t>
      </w:r>
      <w:r w:rsidRPr="00FF6F87">
        <w:t>, og det vil bli inngått en rammeavtale</w:t>
      </w:r>
      <w:r w:rsidR="00574F8C" w:rsidRPr="00FF6F87">
        <w:t xml:space="preserve"> pr leverandør der produkt</w:t>
      </w:r>
      <w:r w:rsidR="00FF6F87" w:rsidRPr="00FF6F87">
        <w:t>(</w:t>
      </w:r>
      <w:r w:rsidR="00574F8C" w:rsidRPr="00FF6F87">
        <w:t>ene</w:t>
      </w:r>
      <w:r w:rsidR="00FF6F87" w:rsidRPr="00FF6F87">
        <w:t>)</w:t>
      </w:r>
      <w:r w:rsidR="00574F8C" w:rsidRPr="00FF6F87">
        <w:t xml:space="preserve"> i delkontrakten</w:t>
      </w:r>
      <w:r w:rsidR="00FF6F87" w:rsidRPr="00FF6F87">
        <w:t>(</w:t>
      </w:r>
      <w:r w:rsidR="00574F8C" w:rsidRPr="00FF6F87">
        <w:t>e</w:t>
      </w:r>
      <w:r w:rsidR="00FF6F87" w:rsidRPr="00FF6F87">
        <w:t>) leverandøren har vunnet, er samlet.</w:t>
      </w:r>
    </w:p>
    <w:p w14:paraId="4AF0D832" w14:textId="77777777" w:rsidR="00FE4972" w:rsidRPr="00634149" w:rsidRDefault="00FE4972" w:rsidP="00634149"/>
    <w:p w14:paraId="14A2C152" w14:textId="77777777" w:rsidR="00FE4972" w:rsidRPr="00985733" w:rsidRDefault="00FE4972" w:rsidP="00985733">
      <w:pPr>
        <w:pStyle w:val="Overskrift1"/>
      </w:pPr>
      <w:r w:rsidRPr="00985733">
        <w:t xml:space="preserve">Innspill fra interessenter </w:t>
      </w:r>
    </w:p>
    <w:p w14:paraId="42DF2162" w14:textId="77777777" w:rsidR="00FE4972" w:rsidRPr="00634149" w:rsidRDefault="00FE4972" w:rsidP="00634149">
      <w:r w:rsidRPr="00634149">
        <w:t xml:space="preserve">Oppdragsgiver ber om innspill til følgende punkter: </w:t>
      </w:r>
    </w:p>
    <w:p w14:paraId="6641ABE0" w14:textId="6FDE98F7" w:rsidR="00FE4972" w:rsidRPr="00634149" w:rsidRDefault="00FE4972" w:rsidP="00FE4972">
      <w:pPr>
        <w:pStyle w:val="Listeavsnitt"/>
        <w:numPr>
          <w:ilvl w:val="0"/>
          <w:numId w:val="2"/>
        </w:numPr>
      </w:pPr>
      <w:r w:rsidRPr="00634149">
        <w:t xml:space="preserve">Innspill til anskaffelsen: </w:t>
      </w:r>
    </w:p>
    <w:p w14:paraId="5A517A4E" w14:textId="14C079DB" w:rsidR="00EE2AA6" w:rsidRPr="002F5AF8" w:rsidRDefault="00EE2AA6" w:rsidP="00FE4972">
      <w:pPr>
        <w:pStyle w:val="Listeavsnitt"/>
        <w:numPr>
          <w:ilvl w:val="1"/>
          <w:numId w:val="2"/>
        </w:numPr>
      </w:pPr>
      <w:r w:rsidRPr="002F5AF8">
        <w:rPr>
          <w:u w:val="single"/>
        </w:rPr>
        <w:t>Prisskjema</w:t>
      </w:r>
      <w:r w:rsidR="00EE7F8C" w:rsidRPr="002F5AF8">
        <w:rPr>
          <w:u w:val="single"/>
        </w:rPr>
        <w:t>.</w:t>
      </w:r>
      <w:r w:rsidR="00EE7F8C" w:rsidRPr="002F5AF8">
        <w:t xml:space="preserve"> Her er det lagt inn s</w:t>
      </w:r>
      <w:r w:rsidRPr="002F5AF8">
        <w:t xml:space="preserve">pesifikke spørsmål markert i gult som oppdragsgiver ønsker tilbakemelding på. </w:t>
      </w:r>
    </w:p>
    <w:p w14:paraId="2E64DD72" w14:textId="4AD4EA87" w:rsidR="00EE2AA6" w:rsidRPr="002F5AF8" w:rsidRDefault="00691628" w:rsidP="00FE4972">
      <w:pPr>
        <w:pStyle w:val="Listeavsnitt"/>
        <w:numPr>
          <w:ilvl w:val="1"/>
          <w:numId w:val="2"/>
        </w:numPr>
      </w:pPr>
      <w:r w:rsidRPr="002F5AF8">
        <w:rPr>
          <w:u w:val="single"/>
        </w:rPr>
        <w:t>K</w:t>
      </w:r>
      <w:r w:rsidR="00EE2AA6" w:rsidRPr="002F5AF8">
        <w:rPr>
          <w:u w:val="single"/>
        </w:rPr>
        <w:t>ravspesifikasjonen</w:t>
      </w:r>
      <w:r w:rsidR="003117D2" w:rsidRPr="002F5AF8">
        <w:rPr>
          <w:u w:val="single"/>
        </w:rPr>
        <w:t>.</w:t>
      </w:r>
      <w:r w:rsidR="003117D2" w:rsidRPr="002F5AF8">
        <w:t xml:space="preserve"> Her </w:t>
      </w:r>
      <w:r w:rsidR="00EE2AA6" w:rsidRPr="002F5AF8">
        <w:t xml:space="preserve">ønskes det tilbakemelding på krav- er disse tydelige? </w:t>
      </w:r>
    </w:p>
    <w:p w14:paraId="691744D5" w14:textId="7CAF7AF7" w:rsidR="00EE2AA6" w:rsidRDefault="003117D2" w:rsidP="00FE4972">
      <w:pPr>
        <w:pStyle w:val="Listeavsnitt"/>
        <w:numPr>
          <w:ilvl w:val="1"/>
          <w:numId w:val="2"/>
        </w:numPr>
        <w:rPr>
          <w:color w:val="1A588E" w:themeColor="background2" w:themeShade="80"/>
        </w:rPr>
      </w:pPr>
      <w:r w:rsidRPr="002F5AF8">
        <w:rPr>
          <w:u w:val="single"/>
        </w:rPr>
        <w:t>Miljø.</w:t>
      </w:r>
      <w:r w:rsidRPr="002F5AF8">
        <w:t xml:space="preserve"> </w:t>
      </w:r>
      <w:r w:rsidR="00EE2AA6" w:rsidRPr="002F5AF8">
        <w:t>Det vil bli stil krav til miljø som minstekrav. Dersom noe er uklart i hht til disse kravene ønskes det innspill på dette</w:t>
      </w:r>
      <w:r w:rsidR="00EE2AA6" w:rsidRPr="00EE2AA6">
        <w:rPr>
          <w:color w:val="1A588E" w:themeColor="background2" w:themeShade="80"/>
        </w:rPr>
        <w:t>.</w:t>
      </w:r>
    </w:p>
    <w:p w14:paraId="2FB0CC50" w14:textId="44DBE4FA" w:rsidR="00853227" w:rsidRDefault="00850F4C" w:rsidP="009C0029">
      <w:pPr>
        <w:pStyle w:val="Listeavsnitt"/>
        <w:ind w:left="1440"/>
        <w:rPr>
          <w:color w:val="0070C0"/>
        </w:rPr>
      </w:pPr>
      <w:r w:rsidRPr="005B4CBD">
        <w:t xml:space="preserve">Bærekraft: </w:t>
      </w:r>
      <w:r w:rsidRPr="005B4CBD">
        <w:br/>
        <w:t>Sykehusinnkjøp HF må gjennom anskaffelsene bidra til Spesialisthelsetjenestens klima- og miljømål og levere på de løpende oppdrag og føringer som gjelder bærekraft. Til dette er det utviklet en handlingsplan for bærekraft, et leverandørveikart for netto null</w:t>
      </w:r>
      <w:r w:rsidR="00844B3C">
        <w:t>utslipp</w:t>
      </w:r>
      <w:r w:rsidRPr="005B4CBD">
        <w:t xml:space="preserve"> og en policy for bærekraft</w:t>
      </w:r>
      <w:r w:rsidR="00B27379">
        <w:t>. Krav er satt i hht til dette.</w:t>
      </w:r>
      <w:r w:rsidRPr="005B4CBD">
        <w:t xml:space="preserve"> </w:t>
      </w:r>
    </w:p>
    <w:p w14:paraId="0BBF5812" w14:textId="4FB49AF1" w:rsidR="00FE4972" w:rsidRPr="00850F4C" w:rsidRDefault="00FE4972" w:rsidP="009C0029">
      <w:pPr>
        <w:pStyle w:val="Listeavsnitt"/>
        <w:ind w:left="1440"/>
        <w:rPr>
          <w:color w:val="1A588E" w:themeColor="background2" w:themeShade="80"/>
        </w:rPr>
      </w:pPr>
    </w:p>
    <w:p w14:paraId="5B26CB98" w14:textId="223B4BF6" w:rsidR="00FE4972" w:rsidRPr="00DA5667" w:rsidRDefault="00FE4972" w:rsidP="00E823D0">
      <w:r w:rsidRPr="00DA5667">
        <w:t>Vi ber om tilbakemelding fra interessenter om dere har aktuelle produkter til anskaffelsen som ikke vil kunne møte krav</w:t>
      </w:r>
      <w:r w:rsidR="004F2C76" w:rsidRPr="00DA5667">
        <w:t xml:space="preserve"> knyttet til spørsmålene i markedsundersøkelsen</w:t>
      </w:r>
      <w:r w:rsidRPr="00DA5667">
        <w:t xml:space="preserve">. Tilbakemeldingene gjør det mulig for oss å vurdere om det er behov for å justere kravene i den enkelte konkurranse for å sikre produkter til sykehusene. </w:t>
      </w:r>
      <w:r w:rsidRPr="00DA5667">
        <w:rPr>
          <w:b/>
          <w:bCs/>
        </w:rPr>
        <w:t xml:space="preserve">Det er ønskelig med svar innen </w:t>
      </w:r>
      <w:r w:rsidR="00540CD3" w:rsidRPr="00DA5667">
        <w:rPr>
          <w:b/>
          <w:bCs/>
        </w:rPr>
        <w:t>0</w:t>
      </w:r>
      <w:r w:rsidR="00B33511">
        <w:rPr>
          <w:b/>
          <w:bCs/>
        </w:rPr>
        <w:t>8</w:t>
      </w:r>
      <w:r w:rsidR="00540CD3" w:rsidRPr="00DA5667">
        <w:rPr>
          <w:b/>
          <w:bCs/>
        </w:rPr>
        <w:t>.09.2026</w:t>
      </w:r>
      <w:r w:rsidR="00B33511">
        <w:rPr>
          <w:b/>
          <w:bCs/>
        </w:rPr>
        <w:t>.</w:t>
      </w:r>
    </w:p>
    <w:p w14:paraId="18CF1612" w14:textId="77777777" w:rsidR="00FE4972" w:rsidRPr="00634149" w:rsidRDefault="00FE4972" w:rsidP="00634149">
      <w:r w:rsidRPr="00634149">
        <w:t xml:space="preserve">Med vennlig hilsen  </w:t>
      </w:r>
    </w:p>
    <w:p w14:paraId="5B8E75FF" w14:textId="77777777" w:rsidR="00FE4972" w:rsidRPr="00634149" w:rsidRDefault="00FE4972" w:rsidP="00634149"/>
    <w:p w14:paraId="36A2F088" w14:textId="0F80DB81" w:rsidR="00512B3B" w:rsidRPr="00512B3B" w:rsidRDefault="001C3DC3" w:rsidP="008F2B11">
      <w:r w:rsidRPr="004B3B1E">
        <w:t>Lilly Bratås Smits</w:t>
      </w:r>
      <w:r w:rsidR="00FE4972" w:rsidRPr="004B3B1E">
        <w:t xml:space="preserve"> </w:t>
      </w:r>
      <w:r w:rsidR="00FE4972">
        <w:br/>
      </w:r>
      <w:r w:rsidR="00C21248" w:rsidRPr="00C21248">
        <w:t>Prosjektleder, anskaffelser medisinskteknisk utstyr og laboratorieprodukter, Midt-Norge</w:t>
      </w:r>
      <w:r w:rsidR="00C21248">
        <w:t xml:space="preserve">, </w:t>
      </w:r>
      <w:r w:rsidR="00FE4972">
        <w:t>Sykehusinnkjøp HF</w:t>
      </w:r>
    </w:p>
    <w:sectPr w:rsidR="00512B3B" w:rsidRPr="00512B3B" w:rsidSect="00172E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2658E" w14:textId="77777777" w:rsidR="00224DC0" w:rsidRDefault="00224DC0" w:rsidP="008A6B54">
      <w:pPr>
        <w:spacing w:after="0" w:line="240" w:lineRule="auto"/>
      </w:pPr>
      <w:r>
        <w:separator/>
      </w:r>
    </w:p>
  </w:endnote>
  <w:endnote w:type="continuationSeparator" w:id="0">
    <w:p w14:paraId="2DAF43C0" w14:textId="77777777" w:rsidR="00224DC0" w:rsidRDefault="00224DC0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938B5" w14:textId="77777777" w:rsidR="004814A6" w:rsidRDefault="004814A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C8ADC10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9E12E5C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EBC656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23AB6D2D" w14:textId="77777777" w:rsidTr="002E0A5B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6291BC5" w14:textId="79A2B4E6" w:rsidR="0001190D" w:rsidRPr="00BD5AA6" w:rsidRDefault="00FE49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E4972">
            <w:rPr>
              <w:b w:val="0"/>
              <w:bCs/>
              <w:color w:val="003087" w:themeColor="text2"/>
              <w:sz w:val="18"/>
              <w:szCs w:val="18"/>
            </w:rPr>
            <w:t xml:space="preserve">Invitasjon til markedsdialog, versjon </w:t>
          </w:r>
          <w:r w:rsidR="00C06B7A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853227">
            <w:rPr>
              <w:b w:val="0"/>
              <w:bCs/>
              <w:color w:val="003087" w:themeColor="text2"/>
              <w:sz w:val="18"/>
              <w:szCs w:val="18"/>
            </w:rPr>
            <w:t>4</w:t>
          </w:r>
          <w:r w:rsidRPr="00FE4972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C06B7A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421B12C2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8822E1" w14:textId="77777777" w:rsidR="004B54E4" w:rsidRPr="0001190D" w:rsidRDefault="004B54E4" w:rsidP="0001190D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010FA6AF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CC08FB4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255CFC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1C7C531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07A4850" w14:textId="373329D5" w:rsidR="004F084A" w:rsidRPr="00FE4972" w:rsidRDefault="00FE4972" w:rsidP="004F084A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00FE4972">
            <w:rPr>
              <w:b w:val="0"/>
              <w:bCs/>
              <w:color w:val="003087" w:themeColor="text2"/>
              <w:sz w:val="18"/>
              <w:szCs w:val="18"/>
            </w:rPr>
            <w:t>Invitasjon til markedsdialog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,</w:t>
          </w:r>
          <w:r>
            <w:rPr>
              <w:bCs/>
              <w:color w:val="003087" w:themeColor="text2"/>
              <w:sz w:val="18"/>
              <w:szCs w:val="18"/>
            </w:rPr>
            <w:t xml:space="preserve"> </w:t>
          </w:r>
          <w:r>
            <w:rPr>
              <w:b w:val="0"/>
              <w:color w:val="003087" w:themeColor="text2"/>
              <w:sz w:val="18"/>
              <w:szCs w:val="18"/>
            </w:rPr>
            <w:t xml:space="preserve">versjon </w:t>
          </w:r>
          <w:r w:rsidR="00232178">
            <w:rPr>
              <w:b w:val="0"/>
              <w:color w:val="003087" w:themeColor="text2"/>
              <w:sz w:val="18"/>
              <w:szCs w:val="18"/>
            </w:rPr>
            <w:t>0</w:t>
          </w:r>
          <w:r w:rsidR="00853227">
            <w:rPr>
              <w:b w:val="0"/>
              <w:color w:val="003087" w:themeColor="text2"/>
              <w:sz w:val="18"/>
              <w:szCs w:val="18"/>
            </w:rPr>
            <w:t>4</w:t>
          </w:r>
          <w:r>
            <w:rPr>
              <w:b w:val="0"/>
              <w:color w:val="003087" w:themeColor="text2"/>
              <w:sz w:val="18"/>
              <w:szCs w:val="18"/>
            </w:rPr>
            <w:t>-202</w:t>
          </w:r>
          <w:r w:rsidR="00232178">
            <w:rPr>
              <w:b w:val="0"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7E34FC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7E4CB0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C00C9" w14:textId="77777777" w:rsidR="00224DC0" w:rsidRDefault="00224DC0" w:rsidP="008A6B54">
      <w:pPr>
        <w:spacing w:after="0" w:line="240" w:lineRule="auto"/>
      </w:pPr>
      <w:r>
        <w:separator/>
      </w:r>
    </w:p>
  </w:footnote>
  <w:footnote w:type="continuationSeparator" w:id="0">
    <w:p w14:paraId="4F20FB67" w14:textId="77777777" w:rsidR="00224DC0" w:rsidRDefault="00224DC0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FD81B" w14:textId="77777777" w:rsidR="004814A6" w:rsidRDefault="004814A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4CF0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7449FF40" wp14:editId="55D23FB2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A9A73" w14:textId="76559B49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DE27CD5" wp14:editId="74DBEA2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4814A6">
      <w:rPr>
        <w:sz w:val="18"/>
        <w:szCs w:val="18"/>
      </w:rPr>
      <w:t>2013/16419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9656DA"/>
    <w:multiLevelType w:val="hybridMultilevel"/>
    <w:tmpl w:val="644667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814B31"/>
    <w:multiLevelType w:val="hybridMultilevel"/>
    <w:tmpl w:val="A9104C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847981">
    <w:abstractNumId w:val="0"/>
  </w:num>
  <w:num w:numId="2" w16cid:durableId="71125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972"/>
    <w:rsid w:val="000007A2"/>
    <w:rsid w:val="0001190D"/>
    <w:rsid w:val="0001508F"/>
    <w:rsid w:val="000169B0"/>
    <w:rsid w:val="00061D42"/>
    <w:rsid w:val="0006341B"/>
    <w:rsid w:val="00066FAD"/>
    <w:rsid w:val="000805CD"/>
    <w:rsid w:val="00083A59"/>
    <w:rsid w:val="000B1D63"/>
    <w:rsid w:val="000E3D69"/>
    <w:rsid w:val="000F11A5"/>
    <w:rsid w:val="000F3FEE"/>
    <w:rsid w:val="000F71D5"/>
    <w:rsid w:val="001408CB"/>
    <w:rsid w:val="001457DD"/>
    <w:rsid w:val="00161F5F"/>
    <w:rsid w:val="00172E83"/>
    <w:rsid w:val="00174C26"/>
    <w:rsid w:val="001A0104"/>
    <w:rsid w:val="001A4231"/>
    <w:rsid w:val="001C3DC3"/>
    <w:rsid w:val="00222635"/>
    <w:rsid w:val="00224DC0"/>
    <w:rsid w:val="00232178"/>
    <w:rsid w:val="00234B11"/>
    <w:rsid w:val="002505B2"/>
    <w:rsid w:val="002C03B4"/>
    <w:rsid w:val="002C4B21"/>
    <w:rsid w:val="002C5C80"/>
    <w:rsid w:val="002D2B82"/>
    <w:rsid w:val="002D33F1"/>
    <w:rsid w:val="002E0A5B"/>
    <w:rsid w:val="002F21B1"/>
    <w:rsid w:val="002F5AF8"/>
    <w:rsid w:val="00311005"/>
    <w:rsid w:val="003117D2"/>
    <w:rsid w:val="00320BED"/>
    <w:rsid w:val="003419E8"/>
    <w:rsid w:val="00351DC2"/>
    <w:rsid w:val="00370E10"/>
    <w:rsid w:val="0037409E"/>
    <w:rsid w:val="00390A02"/>
    <w:rsid w:val="003B226F"/>
    <w:rsid w:val="003C0F12"/>
    <w:rsid w:val="003C7810"/>
    <w:rsid w:val="003D28BB"/>
    <w:rsid w:val="003D3F41"/>
    <w:rsid w:val="00400A8F"/>
    <w:rsid w:val="00402EAE"/>
    <w:rsid w:val="00421342"/>
    <w:rsid w:val="00422339"/>
    <w:rsid w:val="00423C10"/>
    <w:rsid w:val="00446859"/>
    <w:rsid w:val="0045560F"/>
    <w:rsid w:val="0046366F"/>
    <w:rsid w:val="00467587"/>
    <w:rsid w:val="0047732F"/>
    <w:rsid w:val="004814A6"/>
    <w:rsid w:val="00486A77"/>
    <w:rsid w:val="00493BF0"/>
    <w:rsid w:val="004B3B1E"/>
    <w:rsid w:val="004B54E4"/>
    <w:rsid w:val="004D5500"/>
    <w:rsid w:val="004D6620"/>
    <w:rsid w:val="004E6E6F"/>
    <w:rsid w:val="004F084A"/>
    <w:rsid w:val="004F2C76"/>
    <w:rsid w:val="00512B3B"/>
    <w:rsid w:val="00522354"/>
    <w:rsid w:val="00540CD3"/>
    <w:rsid w:val="0054416D"/>
    <w:rsid w:val="005463F9"/>
    <w:rsid w:val="00564808"/>
    <w:rsid w:val="00564844"/>
    <w:rsid w:val="005703FD"/>
    <w:rsid w:val="00574F8C"/>
    <w:rsid w:val="00583AA2"/>
    <w:rsid w:val="005A0B68"/>
    <w:rsid w:val="005A79E3"/>
    <w:rsid w:val="005B4CBD"/>
    <w:rsid w:val="005B5C30"/>
    <w:rsid w:val="005D3886"/>
    <w:rsid w:val="005E3FC0"/>
    <w:rsid w:val="005E61C2"/>
    <w:rsid w:val="005F0D82"/>
    <w:rsid w:val="005F5862"/>
    <w:rsid w:val="0068307A"/>
    <w:rsid w:val="006837C3"/>
    <w:rsid w:val="00691628"/>
    <w:rsid w:val="006A7535"/>
    <w:rsid w:val="006C6137"/>
    <w:rsid w:val="006D58C2"/>
    <w:rsid w:val="006D58D6"/>
    <w:rsid w:val="006F312A"/>
    <w:rsid w:val="00741A18"/>
    <w:rsid w:val="0076237F"/>
    <w:rsid w:val="00771457"/>
    <w:rsid w:val="007B5BCE"/>
    <w:rsid w:val="007C1CEA"/>
    <w:rsid w:val="007D00AD"/>
    <w:rsid w:val="007F13FF"/>
    <w:rsid w:val="00805FA3"/>
    <w:rsid w:val="0081186E"/>
    <w:rsid w:val="0082344F"/>
    <w:rsid w:val="00825E72"/>
    <w:rsid w:val="0084390D"/>
    <w:rsid w:val="00844B3C"/>
    <w:rsid w:val="008461F4"/>
    <w:rsid w:val="00850F4C"/>
    <w:rsid w:val="00853227"/>
    <w:rsid w:val="0085608B"/>
    <w:rsid w:val="008655B2"/>
    <w:rsid w:val="00884491"/>
    <w:rsid w:val="00886FD2"/>
    <w:rsid w:val="008961BF"/>
    <w:rsid w:val="008A1521"/>
    <w:rsid w:val="008A6B54"/>
    <w:rsid w:val="008D0856"/>
    <w:rsid w:val="008F2B11"/>
    <w:rsid w:val="00907B33"/>
    <w:rsid w:val="00932586"/>
    <w:rsid w:val="0094027C"/>
    <w:rsid w:val="00944686"/>
    <w:rsid w:val="00946231"/>
    <w:rsid w:val="0097210A"/>
    <w:rsid w:val="00985733"/>
    <w:rsid w:val="009859B3"/>
    <w:rsid w:val="009A3E11"/>
    <w:rsid w:val="009A5D6B"/>
    <w:rsid w:val="009B4D02"/>
    <w:rsid w:val="009C0029"/>
    <w:rsid w:val="009C0A12"/>
    <w:rsid w:val="009C7E5D"/>
    <w:rsid w:val="009F76ED"/>
    <w:rsid w:val="009F7F53"/>
    <w:rsid w:val="00A13B9A"/>
    <w:rsid w:val="00A170EA"/>
    <w:rsid w:val="00A47546"/>
    <w:rsid w:val="00A659C6"/>
    <w:rsid w:val="00AA1652"/>
    <w:rsid w:val="00AA42B8"/>
    <w:rsid w:val="00AE06DC"/>
    <w:rsid w:val="00AE3326"/>
    <w:rsid w:val="00AE3BC9"/>
    <w:rsid w:val="00B1625A"/>
    <w:rsid w:val="00B254A8"/>
    <w:rsid w:val="00B27379"/>
    <w:rsid w:val="00B30A4F"/>
    <w:rsid w:val="00B31B95"/>
    <w:rsid w:val="00B33219"/>
    <w:rsid w:val="00B33511"/>
    <w:rsid w:val="00B53C37"/>
    <w:rsid w:val="00B656CC"/>
    <w:rsid w:val="00B72924"/>
    <w:rsid w:val="00BA72D9"/>
    <w:rsid w:val="00BC7511"/>
    <w:rsid w:val="00BD5AA6"/>
    <w:rsid w:val="00BF7216"/>
    <w:rsid w:val="00C0352F"/>
    <w:rsid w:val="00C06B7A"/>
    <w:rsid w:val="00C21248"/>
    <w:rsid w:val="00C366F6"/>
    <w:rsid w:val="00C37AEC"/>
    <w:rsid w:val="00C444BF"/>
    <w:rsid w:val="00C61685"/>
    <w:rsid w:val="00C80220"/>
    <w:rsid w:val="00C90D2A"/>
    <w:rsid w:val="00CB354A"/>
    <w:rsid w:val="00CC0A86"/>
    <w:rsid w:val="00CC0CDA"/>
    <w:rsid w:val="00CE7CBE"/>
    <w:rsid w:val="00CF552F"/>
    <w:rsid w:val="00D05336"/>
    <w:rsid w:val="00D0738E"/>
    <w:rsid w:val="00D25402"/>
    <w:rsid w:val="00D302DC"/>
    <w:rsid w:val="00D31CD4"/>
    <w:rsid w:val="00D34715"/>
    <w:rsid w:val="00D549FA"/>
    <w:rsid w:val="00D75649"/>
    <w:rsid w:val="00D758FB"/>
    <w:rsid w:val="00D7655E"/>
    <w:rsid w:val="00D869B4"/>
    <w:rsid w:val="00DA0C4E"/>
    <w:rsid w:val="00DA5667"/>
    <w:rsid w:val="00DC73D6"/>
    <w:rsid w:val="00DF003B"/>
    <w:rsid w:val="00E03DCC"/>
    <w:rsid w:val="00E06619"/>
    <w:rsid w:val="00E06C92"/>
    <w:rsid w:val="00E26A25"/>
    <w:rsid w:val="00E3138E"/>
    <w:rsid w:val="00E36CDC"/>
    <w:rsid w:val="00E44630"/>
    <w:rsid w:val="00E45550"/>
    <w:rsid w:val="00E770B7"/>
    <w:rsid w:val="00E823D0"/>
    <w:rsid w:val="00E83BC3"/>
    <w:rsid w:val="00E9342C"/>
    <w:rsid w:val="00EA45CB"/>
    <w:rsid w:val="00EA63B9"/>
    <w:rsid w:val="00EB13E8"/>
    <w:rsid w:val="00EB1A8A"/>
    <w:rsid w:val="00EB5F17"/>
    <w:rsid w:val="00EC0BF3"/>
    <w:rsid w:val="00ED29B3"/>
    <w:rsid w:val="00EE2AA6"/>
    <w:rsid w:val="00EE3681"/>
    <w:rsid w:val="00EE7F8C"/>
    <w:rsid w:val="00EF0660"/>
    <w:rsid w:val="00F03399"/>
    <w:rsid w:val="00F139BA"/>
    <w:rsid w:val="00F141F6"/>
    <w:rsid w:val="00F15DC6"/>
    <w:rsid w:val="00F22DA7"/>
    <w:rsid w:val="00F300FC"/>
    <w:rsid w:val="00F3117C"/>
    <w:rsid w:val="00F3344C"/>
    <w:rsid w:val="00F50529"/>
    <w:rsid w:val="00F604BA"/>
    <w:rsid w:val="00F6667E"/>
    <w:rsid w:val="00FA1CD0"/>
    <w:rsid w:val="00FC218B"/>
    <w:rsid w:val="00FD5AB3"/>
    <w:rsid w:val="00FD6AD8"/>
    <w:rsid w:val="00FE4972"/>
    <w:rsid w:val="00FF6F87"/>
    <w:rsid w:val="37B3A35D"/>
    <w:rsid w:val="5807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41E783"/>
  <w15:chartTrackingRefBased/>
  <w15:docId w15:val="{1A098156-7EE7-4468-8831-4C81C3E3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FE4972"/>
    <w:pPr>
      <w:ind w:left="720"/>
      <w:contextualSpacing/>
    </w:pPr>
  </w:style>
  <w:style w:type="paragraph" w:styleId="Merknadstekst">
    <w:name w:val="annotation text"/>
    <w:basedOn w:val="Normal"/>
    <w:link w:val="MerknadstekstTegn"/>
    <w:uiPriority w:val="99"/>
    <w:unhideWhenUsed/>
    <w:rsid w:val="00FE497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E4972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E4972"/>
    <w:rPr>
      <w:sz w:val="16"/>
      <w:szCs w:val="16"/>
    </w:rPr>
  </w:style>
  <w:style w:type="table" w:styleId="Rutenettabelllys">
    <w:name w:val="Grid Table Light"/>
    <w:basedOn w:val="Vanligtabell"/>
    <w:uiPriority w:val="40"/>
    <w:rsid w:val="00EE368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Standardskriftforavsnitt"/>
    <w:rsid w:val="00FE4972"/>
  </w:style>
  <w:style w:type="character" w:customStyle="1" w:styleId="eop">
    <w:name w:val="eop"/>
    <w:basedOn w:val="Standardskriftforavsnitt"/>
    <w:rsid w:val="00FE4972"/>
  </w:style>
  <w:style w:type="paragraph" w:styleId="Revisjon">
    <w:name w:val="Revision"/>
    <w:hidden/>
    <w:uiPriority w:val="99"/>
    <w:semiHidden/>
    <w:rsid w:val="00850F4C"/>
    <w:pPr>
      <w:spacing w:after="0" w:line="240" w:lineRule="auto"/>
    </w:p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0F4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0F4C"/>
    <w:rPr>
      <w:b/>
      <w:bCs/>
      <w:sz w:val="20"/>
      <w:szCs w:val="20"/>
    </w:rPr>
  </w:style>
  <w:style w:type="character" w:styleId="Omtale">
    <w:name w:val="Mention"/>
    <w:basedOn w:val="Standardskriftforavsnitt"/>
    <w:uiPriority w:val="99"/>
    <w:unhideWhenUsed/>
    <w:rsid w:val="0084390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FF638B86203543A97F904B960A738D" ma:contentTypeVersion="3" ma:contentTypeDescription="Opprett et nytt dokument." ma:contentTypeScope="" ma:versionID="36c30117cd5c629ecd3d57d29a56fa82">
  <xsd:schema xmlns:xsd="http://www.w3.org/2001/XMLSchema" xmlns:xs="http://www.w3.org/2001/XMLSchema" xmlns:p="http://schemas.microsoft.com/office/2006/metadata/properties" xmlns:ns2="d9e258d2-ab4a-4e54-bb03-74378d2d1d51" targetNamespace="http://schemas.microsoft.com/office/2006/metadata/properties" ma:root="true" ma:fieldsID="5609adb88befb58a90c6c0e891b0a2a3" ns2:_="">
    <xsd:import namespace="d9e258d2-ab4a-4e54-bb03-74378d2d1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258d2-ab4a-4e54-bb03-74378d2d1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6907A0-FC83-453A-BBDB-0E7F20D41B0B}"/>
</file>

<file path=customXml/itemProps2.xml><?xml version="1.0" encoding="utf-8"?>
<ds:datastoreItem xmlns:ds="http://schemas.openxmlformats.org/officeDocument/2006/customXml" ds:itemID="{1801A742-2CE3-4689-BAB9-0F1070B196E0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AA7C05-5504-4317-9A82-D00FCA208E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28</TotalTime>
  <Pages>2</Pages>
  <Words>628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Lilly Bratås Smits</cp:lastModifiedBy>
  <cp:revision>34</cp:revision>
  <dcterms:created xsi:type="dcterms:W3CDTF">2026-08-07T08:17:00Z</dcterms:created>
  <dcterms:modified xsi:type="dcterms:W3CDTF">2026-08-07T08:44:00Z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74300</vt:r8>
  </property>
  <property fmtid="{D5CDD505-2E9C-101B-9397-08002B2CF9AE}" pid="3" name="xd_ProgID">
    <vt:lpwstr/>
  </property>
  <property fmtid="{D5CDD505-2E9C-101B-9397-08002B2CF9AE}" pid="4" name="ContentTypeId">
    <vt:lpwstr>0x0101002DFF638B86203543A97F904B960A738D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ediaServiceImageTags">
    <vt:lpwstr/>
  </property>
</Properties>
</file>