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8F2F3E" w14:textId="49B0D63A" w:rsidR="009D1B29" w:rsidRDefault="00BA0A9D" w:rsidP="00A23A13">
      <w:pPr>
        <w:pStyle w:val="Tittel"/>
      </w:pPr>
      <w:r>
        <w:t>Endringsprotokoll</w:t>
      </w:r>
    </w:p>
    <w:p w14:paraId="4B0B5445" w14:textId="66452451" w:rsidR="00BA0A9D" w:rsidRPr="009D1B29" w:rsidRDefault="00BA0A9D" w:rsidP="009D1B29">
      <w:pPr>
        <w:pStyle w:val="Overskrift1"/>
      </w:pPr>
      <w:r w:rsidRPr="009D1B29">
        <w:t>[Avtalenr] [Navn på avtalen] </w:t>
      </w:r>
    </w:p>
    <w:p w14:paraId="0CACC4F2" w14:textId="77777777" w:rsidR="00BA0A9D" w:rsidRDefault="00BA0A9D" w:rsidP="00A23A13"/>
    <w:p w14:paraId="5B0C1E47" w14:textId="77777777" w:rsidR="00BA0A9D" w:rsidRDefault="00BA0A9D" w:rsidP="00A23A13">
      <w:r>
        <w:t>Endringer eller tillegg til Avtalen skal avtales skriftlig og nedtegnes fortløpende i dette bilaget.</w:t>
      </w: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1696"/>
        <w:gridCol w:w="4314"/>
        <w:gridCol w:w="3006"/>
      </w:tblGrid>
      <w:tr w:rsidR="00BA0A9D" w14:paraId="581AA7BC" w14:textId="77777777" w:rsidTr="00BA0A9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696" w:type="dxa"/>
          </w:tcPr>
          <w:p w14:paraId="7AF263A1" w14:textId="77777777" w:rsidR="00BA0A9D" w:rsidRDefault="00BA0A9D" w:rsidP="00A23A13">
            <w:r>
              <w:t>Dato</w:t>
            </w:r>
          </w:p>
        </w:tc>
        <w:tc>
          <w:tcPr>
            <w:tcW w:w="4314" w:type="dxa"/>
          </w:tcPr>
          <w:p w14:paraId="3FE50F86" w14:textId="77777777" w:rsidR="00BA0A9D" w:rsidRDefault="00BA0A9D" w:rsidP="00A23A13">
            <w:r>
              <w:t>Endringen gjelder</w:t>
            </w:r>
          </w:p>
        </w:tc>
        <w:tc>
          <w:tcPr>
            <w:tcW w:w="3006" w:type="dxa"/>
          </w:tcPr>
          <w:p w14:paraId="51916138" w14:textId="77777777" w:rsidR="00BA0A9D" w:rsidRDefault="00BA0A9D" w:rsidP="00926C84">
            <w:r>
              <w:t>Kommentar/merknad</w:t>
            </w:r>
          </w:p>
          <w:p w14:paraId="514B7D81" w14:textId="77777777" w:rsidR="00BA0A9D" w:rsidRDefault="00BA0A9D" w:rsidP="00A23A13"/>
        </w:tc>
      </w:tr>
      <w:tr w:rsidR="00BA0A9D" w14:paraId="7C079D9D" w14:textId="77777777" w:rsidTr="00BA0A9D">
        <w:tc>
          <w:tcPr>
            <w:tcW w:w="1696" w:type="dxa"/>
          </w:tcPr>
          <w:p w14:paraId="11A1CA64" w14:textId="77777777" w:rsidR="00BA0A9D" w:rsidRPr="00DB0657" w:rsidRDefault="00BA0A9D" w:rsidP="00A23A13">
            <w:pPr>
              <w:rPr>
                <w:color w:val="0070C0"/>
              </w:rPr>
            </w:pPr>
          </w:p>
        </w:tc>
        <w:tc>
          <w:tcPr>
            <w:tcW w:w="4314" w:type="dxa"/>
          </w:tcPr>
          <w:p w14:paraId="06DE11CF" w14:textId="77777777" w:rsidR="00BA0A9D" w:rsidRPr="00DB0657" w:rsidRDefault="00BA0A9D" w:rsidP="00A23A13">
            <w:pPr>
              <w:rPr>
                <w:color w:val="0070C0"/>
              </w:rPr>
            </w:pPr>
            <w:r w:rsidRPr="00BA0A9D">
              <w:rPr>
                <w:color w:val="1A588E" w:themeColor="background2" w:themeShade="80"/>
              </w:rPr>
              <w:t>F.eks. prisjustering, forlengelse, overdragelse mv.</w:t>
            </w:r>
          </w:p>
        </w:tc>
        <w:tc>
          <w:tcPr>
            <w:tcW w:w="3006" w:type="dxa"/>
          </w:tcPr>
          <w:p w14:paraId="105DDD83" w14:textId="77777777" w:rsidR="00BA0A9D" w:rsidRPr="00DB0657" w:rsidRDefault="00BA0A9D" w:rsidP="00A23A13">
            <w:pPr>
              <w:rPr>
                <w:color w:val="0070C0"/>
              </w:rPr>
            </w:pPr>
            <w:r w:rsidRPr="00BA0A9D">
              <w:rPr>
                <w:color w:val="1A588E" w:themeColor="background2" w:themeShade="80"/>
              </w:rPr>
              <w:t>f.eks. henvisning til dokument (endringsavtale) – kan også legges ved endringsprotokollen</w:t>
            </w:r>
          </w:p>
        </w:tc>
      </w:tr>
      <w:tr w:rsidR="00BA0A9D" w14:paraId="2E00255D" w14:textId="77777777" w:rsidTr="00BA0A9D">
        <w:tc>
          <w:tcPr>
            <w:tcW w:w="1696" w:type="dxa"/>
          </w:tcPr>
          <w:p w14:paraId="4B3684A0" w14:textId="77777777" w:rsidR="00BA0A9D" w:rsidRDefault="00BA0A9D" w:rsidP="00A23A13"/>
        </w:tc>
        <w:tc>
          <w:tcPr>
            <w:tcW w:w="4314" w:type="dxa"/>
          </w:tcPr>
          <w:p w14:paraId="058AB9E2" w14:textId="77777777" w:rsidR="00BA0A9D" w:rsidRDefault="00BA0A9D" w:rsidP="00A23A13"/>
        </w:tc>
        <w:tc>
          <w:tcPr>
            <w:tcW w:w="3006" w:type="dxa"/>
          </w:tcPr>
          <w:p w14:paraId="3609B8B7" w14:textId="77777777" w:rsidR="00BA0A9D" w:rsidRDefault="00BA0A9D" w:rsidP="00A23A13"/>
        </w:tc>
      </w:tr>
      <w:tr w:rsidR="00BA0A9D" w14:paraId="4CEF2254" w14:textId="77777777" w:rsidTr="00BA0A9D">
        <w:tc>
          <w:tcPr>
            <w:tcW w:w="1696" w:type="dxa"/>
          </w:tcPr>
          <w:p w14:paraId="56A6354E" w14:textId="77777777" w:rsidR="00BA0A9D" w:rsidRDefault="00BA0A9D" w:rsidP="00A23A13"/>
        </w:tc>
        <w:tc>
          <w:tcPr>
            <w:tcW w:w="4314" w:type="dxa"/>
          </w:tcPr>
          <w:p w14:paraId="4157C6FB" w14:textId="77777777" w:rsidR="00BA0A9D" w:rsidRDefault="00BA0A9D" w:rsidP="00A23A13"/>
        </w:tc>
        <w:tc>
          <w:tcPr>
            <w:tcW w:w="3006" w:type="dxa"/>
          </w:tcPr>
          <w:p w14:paraId="5F795643" w14:textId="77777777" w:rsidR="00BA0A9D" w:rsidRDefault="00BA0A9D" w:rsidP="00A23A13"/>
        </w:tc>
      </w:tr>
    </w:tbl>
    <w:p w14:paraId="0E63BDE8" w14:textId="4E65596B" w:rsidR="00512B3B" w:rsidRPr="00512B3B" w:rsidRDefault="00512B3B" w:rsidP="008F2B11"/>
    <w:sectPr w:rsidR="00512B3B" w:rsidRPr="00512B3B" w:rsidSect="00172E83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701" w:right="1418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7ED791" w14:textId="77777777" w:rsidR="0061417D" w:rsidRDefault="0061417D" w:rsidP="008A6B54">
      <w:pPr>
        <w:spacing w:after="0" w:line="240" w:lineRule="auto"/>
      </w:pPr>
      <w:r>
        <w:separator/>
      </w:r>
    </w:p>
  </w:endnote>
  <w:endnote w:type="continuationSeparator" w:id="0">
    <w:p w14:paraId="5AAE3F6B" w14:textId="77777777" w:rsidR="0061417D" w:rsidRDefault="0061417D" w:rsidP="008A6B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01190D" w:rsidRPr="00907B33" w14:paraId="1570B29A" w14:textId="77777777" w:rsidTr="00413353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43C06EAE" w14:textId="77777777" w:rsidR="0001190D" w:rsidRPr="00907B33" w:rsidRDefault="0001190D" w:rsidP="00011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4862E825" w14:textId="77777777" w:rsidR="0001190D" w:rsidRPr="00907B33" w:rsidRDefault="0001190D" w:rsidP="00011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01190D" w:rsidRPr="00907B33" w14:paraId="65431C67" w14:textId="77777777" w:rsidTr="00413353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1F808BA6" w14:textId="5420D849" w:rsidR="0001190D" w:rsidRPr="00BD5AA6" w:rsidRDefault="00BA0A9D" w:rsidP="00011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BA0A9D">
            <w:rPr>
              <w:b w:val="0"/>
              <w:bCs/>
              <w:color w:val="003087" w:themeColor="text2"/>
              <w:sz w:val="18"/>
              <w:szCs w:val="18"/>
            </w:rPr>
            <w:t xml:space="preserve">Bilag </w:t>
          </w:r>
          <w:proofErr w:type="spellStart"/>
          <w:r w:rsidRPr="00BA0A9D">
            <w:rPr>
              <w:b w:val="0"/>
              <w:bCs/>
              <w:color w:val="003087" w:themeColor="text2"/>
              <w:sz w:val="18"/>
              <w:szCs w:val="18"/>
            </w:rPr>
            <w:t>X</w:t>
          </w:r>
          <w:proofErr w:type="spellEnd"/>
          <w:r w:rsidRPr="00BA0A9D">
            <w:rPr>
              <w:b w:val="0"/>
              <w:bCs/>
              <w:color w:val="003087" w:themeColor="text2"/>
              <w:sz w:val="18"/>
              <w:szCs w:val="18"/>
            </w:rPr>
            <w:t xml:space="preserve"> Endringsprotokoll, versjon 07-2023</w:t>
          </w:r>
        </w:p>
      </w:tc>
      <w:tc>
        <w:tcPr>
          <w:tcW w:w="2500" w:type="pct"/>
        </w:tcPr>
        <w:p w14:paraId="217A20A5" w14:textId="77777777" w:rsidR="0001190D" w:rsidRPr="00907B33" w:rsidRDefault="0001190D" w:rsidP="00011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5AA579AD" w14:textId="77777777" w:rsidR="004B54E4" w:rsidRPr="0001190D" w:rsidRDefault="004B54E4" w:rsidP="0001190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4F084A" w:rsidRPr="00907B33" w14:paraId="565364CE" w14:textId="77777777" w:rsidTr="003D3F41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33E83A5A" w14:textId="77777777" w:rsidR="004F084A" w:rsidRPr="00907B33" w:rsidRDefault="004F084A" w:rsidP="004F084A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6F136695" w14:textId="77777777" w:rsidR="004F084A" w:rsidRPr="00907B33" w:rsidRDefault="004F084A" w:rsidP="004F084A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4F084A" w:rsidRPr="00907B33" w14:paraId="1F85E5F4" w14:textId="77777777" w:rsidTr="003D3F41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584F0448" w14:textId="6621DCD4" w:rsidR="004F084A" w:rsidRPr="00BD5AA6" w:rsidRDefault="00BA0A9D" w:rsidP="004F084A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BA0A9D">
            <w:rPr>
              <w:b w:val="0"/>
              <w:bCs/>
              <w:color w:val="003087" w:themeColor="text2"/>
              <w:sz w:val="18"/>
              <w:szCs w:val="18"/>
            </w:rPr>
            <w:t>Endringsprotokoll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 xml:space="preserve">, versjon </w:t>
          </w:r>
          <w:r w:rsidR="00701566">
            <w:rPr>
              <w:b w:val="0"/>
              <w:bCs/>
              <w:color w:val="003087" w:themeColor="text2"/>
              <w:sz w:val="18"/>
              <w:szCs w:val="18"/>
            </w:rPr>
            <w:t>12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-202</w:t>
          </w:r>
          <w:r w:rsidR="00701566">
            <w:rPr>
              <w:b w:val="0"/>
              <w:bCs/>
              <w:color w:val="003087" w:themeColor="text2"/>
              <w:sz w:val="18"/>
              <w:szCs w:val="18"/>
            </w:rPr>
            <w:t>4</w:t>
          </w:r>
        </w:p>
      </w:tc>
      <w:tc>
        <w:tcPr>
          <w:tcW w:w="2500" w:type="pct"/>
        </w:tcPr>
        <w:p w14:paraId="6A642900" w14:textId="77777777" w:rsidR="004F084A" w:rsidRPr="00907B33" w:rsidRDefault="004F084A" w:rsidP="004F084A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6ED38C44" w14:textId="77777777" w:rsidR="004F084A" w:rsidRDefault="004F084A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988180" w14:textId="77777777" w:rsidR="0061417D" w:rsidRDefault="0061417D" w:rsidP="008A6B54">
      <w:pPr>
        <w:spacing w:after="0" w:line="240" w:lineRule="auto"/>
      </w:pPr>
      <w:r>
        <w:separator/>
      </w:r>
    </w:p>
  </w:footnote>
  <w:footnote w:type="continuationSeparator" w:id="0">
    <w:p w14:paraId="22C204FB" w14:textId="77777777" w:rsidR="0061417D" w:rsidRDefault="0061417D" w:rsidP="008A6B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4BDC5D" w14:textId="77777777" w:rsidR="008A6B54" w:rsidRDefault="004F084A">
    <w:pPr>
      <w:pStyle w:val="Topptekst"/>
    </w:pPr>
    <w:r>
      <w:rPr>
        <w:noProof/>
      </w:rPr>
      <w:drawing>
        <wp:anchor distT="0" distB="0" distL="114300" distR="114300" simplePos="0" relativeHeight="251660288" behindDoc="1" locked="0" layoutInCell="1" allowOverlap="1" wp14:anchorId="1EA7A3B7" wp14:editId="20405D1A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1" name="Bilde 1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Bilde 1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C7BF3E" w14:textId="77777777" w:rsidR="004F084A" w:rsidRPr="005E3FC0" w:rsidRDefault="004F084A" w:rsidP="005E3FC0">
    <w:pPr>
      <w:pStyle w:val="Topptekst"/>
      <w:jc w:val="right"/>
      <w:rPr>
        <w:sz w:val="18"/>
        <w:szCs w:val="18"/>
      </w:rPr>
    </w:pPr>
    <w:r w:rsidRPr="005E3FC0">
      <w:rPr>
        <w:noProof/>
        <w:sz w:val="18"/>
        <w:szCs w:val="18"/>
      </w:rPr>
      <w:drawing>
        <wp:anchor distT="0" distB="0" distL="114300" distR="114300" simplePos="0" relativeHeight="251659264" behindDoc="1" locked="0" layoutInCell="1" allowOverlap="1" wp14:anchorId="60407C12" wp14:editId="24E49F46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2" name="Bilde 1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Bilde 1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457DD" w:rsidRPr="005E3FC0">
      <w:rPr>
        <w:sz w:val="18"/>
        <w:szCs w:val="18"/>
      </w:rPr>
      <w:t>Ref.: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0A9D"/>
    <w:rsid w:val="0001190D"/>
    <w:rsid w:val="000169B0"/>
    <w:rsid w:val="00061D42"/>
    <w:rsid w:val="00066FAD"/>
    <w:rsid w:val="000E3D69"/>
    <w:rsid w:val="000F11A5"/>
    <w:rsid w:val="001457DD"/>
    <w:rsid w:val="00172E83"/>
    <w:rsid w:val="00174C26"/>
    <w:rsid w:val="00234B11"/>
    <w:rsid w:val="002C03B4"/>
    <w:rsid w:val="002C5C80"/>
    <w:rsid w:val="002D33F1"/>
    <w:rsid w:val="002F21B1"/>
    <w:rsid w:val="00311005"/>
    <w:rsid w:val="00381B79"/>
    <w:rsid w:val="003C7810"/>
    <w:rsid w:val="003D3F41"/>
    <w:rsid w:val="00400A8F"/>
    <w:rsid w:val="00402EAE"/>
    <w:rsid w:val="00421342"/>
    <w:rsid w:val="0047732F"/>
    <w:rsid w:val="00486A77"/>
    <w:rsid w:val="004876F2"/>
    <w:rsid w:val="004B54E4"/>
    <w:rsid w:val="004F084A"/>
    <w:rsid w:val="00512B3B"/>
    <w:rsid w:val="00522354"/>
    <w:rsid w:val="005703FD"/>
    <w:rsid w:val="005E3FC0"/>
    <w:rsid w:val="005E61C2"/>
    <w:rsid w:val="005F5862"/>
    <w:rsid w:val="0061417D"/>
    <w:rsid w:val="006837C3"/>
    <w:rsid w:val="006F312A"/>
    <w:rsid w:val="00701566"/>
    <w:rsid w:val="0076237F"/>
    <w:rsid w:val="00771457"/>
    <w:rsid w:val="007D00AD"/>
    <w:rsid w:val="007F13FF"/>
    <w:rsid w:val="0081186E"/>
    <w:rsid w:val="0082344F"/>
    <w:rsid w:val="00884491"/>
    <w:rsid w:val="008961BF"/>
    <w:rsid w:val="008A1521"/>
    <w:rsid w:val="008A6B54"/>
    <w:rsid w:val="008F2B11"/>
    <w:rsid w:val="00907B33"/>
    <w:rsid w:val="009A3E11"/>
    <w:rsid w:val="009B4D02"/>
    <w:rsid w:val="009C7E5D"/>
    <w:rsid w:val="009D1B29"/>
    <w:rsid w:val="009F7F53"/>
    <w:rsid w:val="00A13B9A"/>
    <w:rsid w:val="00A56877"/>
    <w:rsid w:val="00A659C6"/>
    <w:rsid w:val="00AA1652"/>
    <w:rsid w:val="00AE3BC9"/>
    <w:rsid w:val="00B03335"/>
    <w:rsid w:val="00B254A8"/>
    <w:rsid w:val="00B30A4F"/>
    <w:rsid w:val="00B656CC"/>
    <w:rsid w:val="00BA0A9D"/>
    <w:rsid w:val="00BC7511"/>
    <w:rsid w:val="00BD5AA6"/>
    <w:rsid w:val="00C37AEC"/>
    <w:rsid w:val="00C80220"/>
    <w:rsid w:val="00CB354A"/>
    <w:rsid w:val="00CC0CDA"/>
    <w:rsid w:val="00D0738E"/>
    <w:rsid w:val="00D25402"/>
    <w:rsid w:val="00D549FA"/>
    <w:rsid w:val="00D758FB"/>
    <w:rsid w:val="00D869B4"/>
    <w:rsid w:val="00E16E63"/>
    <w:rsid w:val="00E3138E"/>
    <w:rsid w:val="00EA45CB"/>
    <w:rsid w:val="00EB13E8"/>
    <w:rsid w:val="00EB5F17"/>
    <w:rsid w:val="00ED29B3"/>
    <w:rsid w:val="00F139BA"/>
    <w:rsid w:val="00F141F6"/>
    <w:rsid w:val="00F22DA7"/>
    <w:rsid w:val="00F300FC"/>
    <w:rsid w:val="00F3117C"/>
    <w:rsid w:val="00F3344C"/>
    <w:rsid w:val="00F604BA"/>
    <w:rsid w:val="00F6667E"/>
    <w:rsid w:val="00FA1CD0"/>
    <w:rsid w:val="00FD6AD8"/>
    <w:rsid w:val="7F803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7CDBFA"/>
  <w15:chartTrackingRefBased/>
  <w15:docId w15:val="{C5B0A52E-77A6-4A58-94D3-38F8700548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2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44F"/>
  </w:style>
  <w:style w:type="paragraph" w:styleId="Overskrift1">
    <w:name w:val="heading 1"/>
    <w:basedOn w:val="Normal"/>
    <w:next w:val="Normal"/>
    <w:link w:val="Overskrift1Tegn"/>
    <w:uiPriority w:val="2"/>
    <w:qFormat/>
    <w:rsid w:val="008234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82344F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2344F"/>
    <w:rPr>
      <w:rFonts w:asciiTheme="majorHAnsi" w:eastAsiaTheme="majorEastAsia" w:hAnsiTheme="majorHAnsi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1"/>
    <w:qFormat/>
    <w:rsid w:val="0082344F"/>
    <w:pPr>
      <w:spacing w:after="0" w:line="240" w:lineRule="auto"/>
      <w:contextualSpacing/>
    </w:pPr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"/>
    <w:rsid w:val="0082344F"/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2344F"/>
    <w:rPr>
      <w:rFonts w:asciiTheme="majorHAnsi" w:eastAsiaTheme="majorEastAsia" w:hAnsiTheme="majorHAnsi" w:cstheme="majorBidi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2344F"/>
    <w:rPr>
      <w:rFonts w:asciiTheme="majorHAnsi" w:eastAsiaTheme="majorEastAsia" w:hAnsiTheme="majorHAnsi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2"/>
    <w:rsid w:val="0082344F"/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703FD"/>
    <w:p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2F21B1"/>
    <w:pPr>
      <w:spacing w:after="0" w:line="240" w:lineRule="auto"/>
    </w:pPr>
    <w:tblPr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4" w:space="0" w:color="808080" w:themeColor="background1" w:themeShade="80"/>
        <w:insideV w:val="single" w:sz="4" w:space="0" w:color="808080" w:themeColor="background1" w:themeShade="80"/>
      </w:tblBorders>
    </w:tblPr>
    <w:tblStylePr w:type="firstRow">
      <w:rPr>
        <w:b/>
        <w:color w:val="auto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chael%20Wals&#248;e\Documents\Egendefinerte%20Office-maler\Sykehusinnkj&#248;p%20-%20mal%20uten%20overskrift%20nummer.dotx" TargetMode="External"/></Relationships>
</file>

<file path=word/theme/theme1.xml><?xml version="1.0" encoding="utf-8"?>
<a:theme xmlns:a="http://schemas.openxmlformats.org/drawingml/2006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86DBDDB31EA1642A9A7626098EC9223" ma:contentTypeVersion="3" ma:contentTypeDescription="Opprett et nytt dokument." ma:contentTypeScope="" ma:versionID="48dc53e1dcea47d3759d1027632ec2d6">
  <xsd:schema xmlns:xsd="http://www.w3.org/2001/XMLSchema" xmlns:xs="http://www.w3.org/2001/XMLSchema" xmlns:p="http://schemas.microsoft.com/office/2006/metadata/properties" xmlns:ns2="f1d3addf-a219-4b3c-858a-f5f64b999044" targetNamespace="http://schemas.microsoft.com/office/2006/metadata/properties" ma:root="true" ma:fieldsID="aeaee14176e4ffdf26499ba2645faadc" ns2:_="">
    <xsd:import namespace="f1d3addf-a219-4b3c-858a-f5f64b99904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d3addf-a219-4b3c-858a-f5f64b9990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1807206-D80D-4D23-AF8C-397B1739B19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23F6A15-3D89-443B-BF70-92AE24F7E2DC}">
  <ds:schemaRefs>
    <ds:schemaRef ds:uri="http://schemas.microsoft.com/office/2006/metadata/properties"/>
    <ds:schemaRef ds:uri="http://schemas.microsoft.com/office/infopath/2007/PartnerControls"/>
    <ds:schemaRef ds:uri="ceb63489-f63f-49bb-80d7-9200be2bf1cf"/>
    <ds:schemaRef ds:uri="http://schemas.microsoft.com/sharepoint/v3/fields"/>
  </ds:schemaRefs>
</ds:datastoreItem>
</file>

<file path=customXml/itemProps3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BCAAF10-E7CC-44F7-A4FB-19117CD1A4CE}"/>
</file>

<file path=docProps/app.xml><?xml version="1.0" encoding="utf-8"?>
<Properties xmlns="http://schemas.openxmlformats.org/officeDocument/2006/extended-properties" xmlns:vt="http://schemas.openxmlformats.org/officeDocument/2006/docPropsVTypes">
  <Template>Sykehusinnkjøp - mal uten overskrift nummer</Template>
  <TotalTime>0</TotalTime>
  <Pages>1</Pages>
  <Words>54</Words>
  <Characters>292</Characters>
  <Application>Microsoft Office Word</Application>
  <DocSecurity>0</DocSecurity>
  <Lines>2</Lines>
  <Paragraphs>1</Paragraphs>
  <ScaleCrop>false</ScaleCrop>
  <Company/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Walsøe</dc:creator>
  <cp:keywords/>
  <dc:description/>
  <cp:lastModifiedBy>Sølvi Kirkevold</cp:lastModifiedBy>
  <cp:revision>2</cp:revision>
  <dcterms:created xsi:type="dcterms:W3CDTF">2026-08-11T07:35:00Z</dcterms:created>
  <dcterms:modified xsi:type="dcterms:W3CDTF">2026-08-11T07:35:00Z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0x010100A86DBDDB31EA1642A9A7626098EC9223</vt:lpwstr>
  </property>
  <property fmtid="{D5CDD505-2E9C-101B-9397-08002B2CF9AE}" pid="3" name="c706b671796746379fc435e5ab8acaf9">
    <vt:lpwstr>Kladd|b4b6a614-00e1-4169-90bb-f9dbedae6a98</vt:lpwstr>
  </property>
  <property fmtid="{D5CDD505-2E9C-101B-9397-08002B2CF9AE}" pid="4" name="TaxCatchAll">
    <vt:lpwstr>1;#Kladd</vt:lpwstr>
  </property>
</Properties>
</file>