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generert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potensielle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D75EF" w14:textId="77777777" w:rsidR="00F75D09" w:rsidRDefault="00F75D09" w:rsidP="008A6B54">
      <w:pPr>
        <w:spacing w:after="0" w:line="240" w:lineRule="auto"/>
      </w:pPr>
      <w:r>
        <w:separator/>
      </w:r>
    </w:p>
  </w:endnote>
  <w:endnote w:type="continuationSeparator" w:id="0">
    <w:p w14:paraId="117712D7" w14:textId="77777777" w:rsidR="00F75D09" w:rsidRDefault="00F75D0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5D05D9">
            <w:rPr>
              <w:b w:val="0"/>
              <w:bCs/>
              <w:color w:val="003087" w:themeColor="text2"/>
              <w:sz w:val="18"/>
              <w:szCs w:val="18"/>
            </w:rPr>
            <w:t xml:space="preserve"> – Personvernerklæring, versjon 07-2023</w:t>
          </w:r>
        </w:p>
      </w:tc>
      <w:tc>
        <w:tcPr>
          <w:tcW w:w="2500" w:type="pct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15494" w14:textId="77777777" w:rsidR="00F75D09" w:rsidRDefault="00F75D09" w:rsidP="008A6B54">
      <w:pPr>
        <w:spacing w:after="0" w:line="240" w:lineRule="auto"/>
      </w:pPr>
      <w:r>
        <w:separator/>
      </w:r>
    </w:p>
  </w:footnote>
  <w:footnote w:type="continuationSeparator" w:id="0">
    <w:p w14:paraId="2475B7A9" w14:textId="77777777" w:rsidR="00F75D09" w:rsidRDefault="00F75D0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71526"/>
    <w:rsid w:val="005D05D9"/>
    <w:rsid w:val="005E3FC0"/>
    <w:rsid w:val="005E61C2"/>
    <w:rsid w:val="005F5862"/>
    <w:rsid w:val="006837C3"/>
    <w:rsid w:val="006F0912"/>
    <w:rsid w:val="006F312A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E0337"/>
    <w:rsid w:val="008F2B11"/>
    <w:rsid w:val="00907B33"/>
    <w:rsid w:val="009A3E11"/>
    <w:rsid w:val="009B4D02"/>
    <w:rsid w:val="009B5C9B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6117B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16E63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75D09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6DBDDB31EA1642A9A7626098EC9223" ma:contentTypeVersion="3" ma:contentTypeDescription="Opprett et nytt dokument." ma:contentTypeScope="" ma:versionID="48dc53e1dcea47d3759d1027632ec2d6">
  <xsd:schema xmlns:xsd="http://www.w3.org/2001/XMLSchema" xmlns:xs="http://www.w3.org/2001/XMLSchema" xmlns:p="http://schemas.microsoft.com/office/2006/metadata/properties" xmlns:ns2="f1d3addf-a219-4b3c-858a-f5f64b999044" targetNamespace="http://schemas.microsoft.com/office/2006/metadata/properties" ma:root="true" ma:fieldsID="aeaee14176e4ffdf26499ba2645faadc" ns2:_="">
    <xsd:import namespace="f1d3addf-a219-4b3c-858a-f5f64b9990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3addf-a219-4b3c-858a-f5f64b999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57E279-5155-4E01-90C9-F6CB101E2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d3addf-a219-4b3c-858a-f5f64b999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1</Pages>
  <Words>359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Sølvi Kirkevold</cp:lastModifiedBy>
  <cp:revision>3</cp:revision>
  <dcterms:created xsi:type="dcterms:W3CDTF">2026-08-11T08:01:00Z</dcterms:created>
  <dcterms:modified xsi:type="dcterms:W3CDTF">2026-08-12T10:28:00Z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0x010100A86DBDDB31EA1642A9A7626098EC9223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