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 xml:space="preserve">Det kan gjerast unntak frå innsyn for </w:t>
      </w:r>
      <w:proofErr w:type="spellStart"/>
      <w:r w:rsidRPr="0086704C">
        <w:rPr>
          <w:i/>
          <w:iCs/>
        </w:rPr>
        <w:t>tilbod</w:t>
      </w:r>
      <w:proofErr w:type="spellEnd"/>
      <w:r w:rsidRPr="0086704C">
        <w:rPr>
          <w:i/>
          <w:iCs/>
        </w:rPr>
        <w:t xml:space="preserve">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71F01" w14:textId="77777777" w:rsidR="004363DC" w:rsidRDefault="004363DC" w:rsidP="008A6B54">
      <w:pPr>
        <w:spacing w:after="0" w:line="240" w:lineRule="auto"/>
      </w:pPr>
      <w:r>
        <w:separator/>
      </w:r>
    </w:p>
  </w:endnote>
  <w:endnote w:type="continuationSeparator" w:id="0">
    <w:p w14:paraId="5BA99435" w14:textId="77777777" w:rsidR="004363DC" w:rsidRDefault="004363D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99697" w14:textId="77777777" w:rsidR="004363DC" w:rsidRDefault="004363DC" w:rsidP="008A6B54">
      <w:pPr>
        <w:spacing w:after="0" w:line="240" w:lineRule="auto"/>
      </w:pPr>
      <w:r>
        <w:separator/>
      </w:r>
    </w:p>
  </w:footnote>
  <w:footnote w:type="continuationSeparator" w:id="0">
    <w:p w14:paraId="71926FF1" w14:textId="77777777" w:rsidR="004363DC" w:rsidRDefault="004363D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877A4"/>
    <w:rsid w:val="000A4694"/>
    <w:rsid w:val="000E3D69"/>
    <w:rsid w:val="000F6F2F"/>
    <w:rsid w:val="001457DD"/>
    <w:rsid w:val="00164145"/>
    <w:rsid w:val="001722D9"/>
    <w:rsid w:val="00172E83"/>
    <w:rsid w:val="00174C26"/>
    <w:rsid w:val="002148C4"/>
    <w:rsid w:val="00261C71"/>
    <w:rsid w:val="002C03B4"/>
    <w:rsid w:val="002C5C80"/>
    <w:rsid w:val="002D33F1"/>
    <w:rsid w:val="00305670"/>
    <w:rsid w:val="00311005"/>
    <w:rsid w:val="00336197"/>
    <w:rsid w:val="003C7810"/>
    <w:rsid w:val="003D3F41"/>
    <w:rsid w:val="00400A8F"/>
    <w:rsid w:val="00402EAE"/>
    <w:rsid w:val="004363DC"/>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B009B"/>
    <w:rsid w:val="009C7E5D"/>
    <w:rsid w:val="009F7F53"/>
    <w:rsid w:val="00A13B9A"/>
    <w:rsid w:val="00A659C6"/>
    <w:rsid w:val="00A7444E"/>
    <w:rsid w:val="00AA1652"/>
    <w:rsid w:val="00B13DAF"/>
    <w:rsid w:val="00B254A8"/>
    <w:rsid w:val="00B30A4F"/>
    <w:rsid w:val="00B3399F"/>
    <w:rsid w:val="00B656CC"/>
    <w:rsid w:val="00B82D7E"/>
    <w:rsid w:val="00B94FFD"/>
    <w:rsid w:val="00BA090D"/>
    <w:rsid w:val="00BC7511"/>
    <w:rsid w:val="00BD6A59"/>
    <w:rsid w:val="00C37AEC"/>
    <w:rsid w:val="00C65B3F"/>
    <w:rsid w:val="00C70D4E"/>
    <w:rsid w:val="00CB354A"/>
    <w:rsid w:val="00CC0CDA"/>
    <w:rsid w:val="00D0738E"/>
    <w:rsid w:val="00D758FB"/>
    <w:rsid w:val="00D869B4"/>
    <w:rsid w:val="00DD09B3"/>
    <w:rsid w:val="00E16E6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86DBDDB31EA1642A9A7626098EC9223" ma:contentTypeVersion="3" ma:contentTypeDescription="Opprett et nytt dokument." ma:contentTypeScope="" ma:versionID="48dc53e1dcea47d3759d1027632ec2d6">
  <xsd:schema xmlns:xsd="http://www.w3.org/2001/XMLSchema" xmlns:xs="http://www.w3.org/2001/XMLSchema" xmlns:p="http://schemas.microsoft.com/office/2006/metadata/properties" xmlns:ns2="f1d3addf-a219-4b3c-858a-f5f64b999044" targetNamespace="http://schemas.microsoft.com/office/2006/metadata/properties" ma:root="true" ma:fieldsID="aeaee14176e4ffdf26499ba2645faadc" ns2:_="">
    <xsd:import namespace="f1d3addf-a219-4b3c-858a-f5f64b9990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d3addf-a219-4b3c-858a-f5f64b999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0F5E2-5C48-41B5-BE82-0100A498B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d3addf-a219-4b3c-858a-f5f64b999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TotalTime>
  <Pages>3</Pages>
  <Words>1215</Words>
  <Characters>6441</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Sølvi Kirkevold</cp:lastModifiedBy>
  <cp:revision>4</cp:revision>
  <dcterms:created xsi:type="dcterms:W3CDTF">2026-08-11T08:18:00Z</dcterms:created>
  <dcterms:modified xsi:type="dcterms:W3CDTF">2026-08-12T10:50:00Z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0x010100A86DBDDB31EA1642A9A7626098EC9223</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