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4F371" w14:textId="35E76849" w:rsidR="00A85872" w:rsidRDefault="00A85872" w:rsidP="008C6F9F">
      <w:pPr>
        <w:pStyle w:val="Tittel"/>
      </w:pPr>
      <w:r>
        <w:t xml:space="preserve">Forpliktelseserklæring </w:t>
      </w:r>
    </w:p>
    <w:p w14:paraId="625C0CE4" w14:textId="77777777" w:rsidR="00A85872" w:rsidRPr="00351789" w:rsidRDefault="00A85872" w:rsidP="008C6F9F">
      <w:pPr>
        <w:pStyle w:val="Overskrift1"/>
        <w:rPr>
          <w:color w:val="0070C0"/>
        </w:rPr>
      </w:pPr>
      <w:r w:rsidRPr="005374CE">
        <w:t>[Saksnr] [Navn på anskaffelse]</w:t>
      </w:r>
    </w:p>
    <w:p w14:paraId="006774AD" w14:textId="77777777" w:rsidR="00A85872" w:rsidRDefault="00A85872" w:rsidP="008C6F9F">
      <w:r>
        <w:tab/>
      </w:r>
    </w:p>
    <w:p w14:paraId="1BF3CF44" w14:textId="77777777" w:rsidR="00A85872" w:rsidRDefault="00A85872" w:rsidP="008C6F9F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77777777" w:rsidR="00A85872" w:rsidRDefault="00A85872" w:rsidP="008C6F9F">
      <w:r>
        <w:br/>
        <w:t xml:space="preserve">Forpliktelseserklæringen er gitt til </w:t>
      </w:r>
      <w:r w:rsidRPr="00A85872">
        <w:rPr>
          <w:color w:val="1A588E" w:themeColor="background2" w:themeShade="80"/>
        </w:rPr>
        <w:t>&lt;navn på helseforetak&gt;</w:t>
      </w:r>
      <w:r>
        <w:t xml:space="preserve"> i anledning </w:t>
      </w:r>
      <w:r w:rsidRPr="00A85872">
        <w:rPr>
          <w:color w:val="1A588E" w:themeColor="background2" w:themeShade="80"/>
        </w:rPr>
        <w:t>&lt;navn på anskaffelse&gt;</w:t>
      </w:r>
      <w:r>
        <w:t>.</w:t>
      </w:r>
    </w:p>
    <w:p w14:paraId="31275993" w14:textId="6C9780AE" w:rsidR="000929EC" w:rsidRPr="000929EC" w:rsidRDefault="00A85872" w:rsidP="000929EC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14:paraId="4DA431AC" w14:textId="3222DC3D" w:rsidR="000929EC" w:rsidRPr="0037175C" w:rsidRDefault="00043318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4D75">
            <w:rPr>
              <w:rFonts w:ascii="MS Gothic" w:eastAsia="MS Gothic" w:hAnsi="MS Gothic" w:hint="eastAsia"/>
              <w:color w:val="003087" w:themeColor="text2"/>
              <w:szCs w:val="20"/>
            </w:rPr>
            <w:t>☐</w:t>
          </w:r>
        </w:sdtContent>
      </w:sdt>
      <w:r w:rsidR="000929EC" w:rsidRPr="00B42FE5">
        <w:rPr>
          <w:rFonts w:ascii="Calibri" w:hAnsi="Calibri"/>
          <w:color w:val="003087" w:themeColor="text2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leverandørens finansielle og økonomiske kapasitet, jf. § 16-3</w:t>
      </w:r>
    </w:p>
    <w:p w14:paraId="6F49AE38" w14:textId="5DC798F1" w:rsidR="000929EC" w:rsidRPr="0037175C" w:rsidRDefault="000929EC" w:rsidP="000929EC">
      <w:pPr>
        <w:ind w:left="708"/>
        <w:rPr>
          <w:rFonts w:ascii="Calibri" w:hAnsi="Calibri"/>
          <w:szCs w:val="20"/>
        </w:rPr>
      </w:pPr>
      <w:commentRangeStart w:id="0"/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§ 16-10 (4). </w:t>
      </w:r>
      <w:commentRangeEnd w:id="0"/>
      <w:r w:rsidR="00F91047" w:rsidRPr="0037175C">
        <w:rPr>
          <w:rStyle w:val="Merknadsreferanse"/>
        </w:rPr>
        <w:commentReference w:id="0"/>
      </w:r>
    </w:p>
    <w:p w14:paraId="54895B6C" w14:textId="77777777" w:rsidR="000929EC" w:rsidRPr="0037175C" w:rsidRDefault="000929EC" w:rsidP="000929EC">
      <w:pPr>
        <w:ind w:left="708"/>
        <w:rPr>
          <w:rFonts w:ascii="Calibri" w:hAnsi="Calibri"/>
          <w:szCs w:val="20"/>
        </w:rPr>
      </w:pPr>
    </w:p>
    <w:p w14:paraId="78AD9E70" w14:textId="77777777" w:rsidR="000929EC" w:rsidRPr="0037175C" w:rsidRDefault="00043318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9EC" w:rsidRPr="0037175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="000929EC" w:rsidRPr="0037175C">
        <w:rPr>
          <w:rFonts w:ascii="Calibri" w:hAnsi="Calibri"/>
          <w:szCs w:val="20"/>
        </w:rPr>
        <w:t xml:space="preserve"> leverandørens tekniske og faglige kvalifikasjoner, jf. § 16-5, der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="00B42FE5" w:rsidRPr="0037175C" w14:paraId="5D7C34A3" w14:textId="77777777" w:rsidTr="000046AC">
        <w:tc>
          <w:tcPr>
            <w:tcW w:w="1989" w:type="dxa"/>
            <w:shd w:val="clear" w:color="auto" w:fill="auto"/>
            <w:vAlign w:val="center"/>
          </w:tcPr>
          <w:p w14:paraId="37A437E2" w14:textId="77777777" w:rsidR="000929EC" w:rsidRPr="0037175C" w:rsidRDefault="000929EC" w:rsidP="000046AC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EndPr/>
          <w:sdtContent>
            <w:tc>
              <w:tcPr>
                <w:tcW w:w="6374" w:type="dxa"/>
                <w:shd w:val="clear" w:color="auto" w:fill="auto"/>
                <w:vAlign w:val="center"/>
              </w:tcPr>
              <w:p w14:paraId="3200A30F" w14:textId="77777777" w:rsidR="000929EC" w:rsidRPr="0037175C" w:rsidRDefault="000929EC" w:rsidP="000046AC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14:paraId="07E0DB28" w14:textId="77777777" w:rsidR="00A85872" w:rsidRPr="0037175C" w:rsidRDefault="00A85872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79F50034" w14:textId="1DB611AA" w:rsidR="00A85872" w:rsidRDefault="00A85872" w:rsidP="00351789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 w:rsidP="008C6F9F"/>
    <w:p w14:paraId="06953AFE" w14:textId="6CD3F5EC" w:rsidR="00A85872" w:rsidRDefault="00A85872" w:rsidP="008C6F9F">
      <w:r w:rsidRPr="00A85872"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 w:rsidP="008C6F9F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Josefine Frostad Eggesbø" w:date="2025-05-20T09:51:00Z" w:initials="JE">
    <w:p w14:paraId="37DBEF1E" w14:textId="77777777" w:rsidR="00F91047" w:rsidRDefault="00F91047" w:rsidP="00F91047">
      <w:pPr>
        <w:pStyle w:val="Merknadstekst"/>
      </w:pPr>
      <w:r>
        <w:rPr>
          <w:rStyle w:val="Merknadsreferanse"/>
        </w:rPr>
        <w:annotationRef/>
      </w:r>
      <w:r>
        <w:t xml:space="preserve">Gjelder kun der dette følger av  konkurransegrunnlaget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7DBEF1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1B2B674" w16cex:dateUtc="2025-05-20T07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7DBEF1E" w16cid:durableId="51B2B67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2B3E5" w14:textId="77777777" w:rsidR="00CC2A39" w:rsidRDefault="00CC2A39" w:rsidP="008A6B54">
      <w:pPr>
        <w:spacing w:after="0" w:line="240" w:lineRule="auto"/>
      </w:pPr>
      <w:r>
        <w:separator/>
      </w:r>
    </w:p>
  </w:endnote>
  <w:endnote w:type="continuationSeparator" w:id="0">
    <w:p w14:paraId="57D2BB74" w14:textId="77777777" w:rsidR="00CC2A39" w:rsidRDefault="00CC2A39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51F7FDFB" w:rsidR="0001190D" w:rsidRPr="00BD5AA6" w:rsidRDefault="00A85872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Forpliktelseserklæring underleverandør_hovedleverandør, versjon 07-2023</w:t>
          </w:r>
        </w:p>
      </w:tc>
      <w:tc>
        <w:tcPr>
          <w:tcW w:w="1639" w:type="pct"/>
          <w:shd w:val="clear" w:color="auto" w:fill="auto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5841C187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1639" w:type="pct"/>
          <w:shd w:val="clear" w:color="auto" w:fill="auto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A23E0" w14:textId="77777777" w:rsidR="00CC2A39" w:rsidRDefault="00CC2A39" w:rsidP="008A6B54">
      <w:pPr>
        <w:spacing w:after="0" w:line="240" w:lineRule="auto"/>
      </w:pPr>
      <w:r>
        <w:separator/>
      </w:r>
    </w:p>
  </w:footnote>
  <w:footnote w:type="continuationSeparator" w:id="0">
    <w:p w14:paraId="4780F4AF" w14:textId="77777777" w:rsidR="00CC2A39" w:rsidRDefault="00CC2A39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958B9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fine Frostad Eggesbø">
    <w15:presenceInfo w15:providerId="AD" w15:userId="S::josegg@sykehusinnkjop.no::0eb618ce-d4b0-473d-a71e-7395bf7f63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929EC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7175C"/>
    <w:rsid w:val="003B114D"/>
    <w:rsid w:val="003C7810"/>
    <w:rsid w:val="003D3F41"/>
    <w:rsid w:val="00400A8F"/>
    <w:rsid w:val="00402EAE"/>
    <w:rsid w:val="00403A02"/>
    <w:rsid w:val="00421342"/>
    <w:rsid w:val="0047732F"/>
    <w:rsid w:val="00486A77"/>
    <w:rsid w:val="004B54E4"/>
    <w:rsid w:val="004F084A"/>
    <w:rsid w:val="00512B3B"/>
    <w:rsid w:val="00522354"/>
    <w:rsid w:val="0052586F"/>
    <w:rsid w:val="0056729F"/>
    <w:rsid w:val="005703FD"/>
    <w:rsid w:val="005D0AAA"/>
    <w:rsid w:val="005E3FC0"/>
    <w:rsid w:val="005E61C2"/>
    <w:rsid w:val="005F5862"/>
    <w:rsid w:val="00607C23"/>
    <w:rsid w:val="006837C3"/>
    <w:rsid w:val="006C12C5"/>
    <w:rsid w:val="006F312A"/>
    <w:rsid w:val="0076237F"/>
    <w:rsid w:val="00771457"/>
    <w:rsid w:val="007D00AD"/>
    <w:rsid w:val="007F13FF"/>
    <w:rsid w:val="0081186E"/>
    <w:rsid w:val="0082284E"/>
    <w:rsid w:val="0082344F"/>
    <w:rsid w:val="00880BD0"/>
    <w:rsid w:val="00884491"/>
    <w:rsid w:val="008961BF"/>
    <w:rsid w:val="008A1521"/>
    <w:rsid w:val="008A6B54"/>
    <w:rsid w:val="008E76D7"/>
    <w:rsid w:val="008F2B11"/>
    <w:rsid w:val="00907B33"/>
    <w:rsid w:val="00961A5D"/>
    <w:rsid w:val="009A3E11"/>
    <w:rsid w:val="009B2280"/>
    <w:rsid w:val="009B4D02"/>
    <w:rsid w:val="009C7E5D"/>
    <w:rsid w:val="009F7F53"/>
    <w:rsid w:val="00A13B9A"/>
    <w:rsid w:val="00A51393"/>
    <w:rsid w:val="00A659C6"/>
    <w:rsid w:val="00A6702A"/>
    <w:rsid w:val="00A85872"/>
    <w:rsid w:val="00AA1652"/>
    <w:rsid w:val="00AE3BC9"/>
    <w:rsid w:val="00B254A8"/>
    <w:rsid w:val="00B30A4F"/>
    <w:rsid w:val="00B42FE5"/>
    <w:rsid w:val="00B656CC"/>
    <w:rsid w:val="00BC7511"/>
    <w:rsid w:val="00BD5AA6"/>
    <w:rsid w:val="00C37AEC"/>
    <w:rsid w:val="00C80220"/>
    <w:rsid w:val="00CB354A"/>
    <w:rsid w:val="00CC0CDA"/>
    <w:rsid w:val="00CC2A39"/>
    <w:rsid w:val="00D0738E"/>
    <w:rsid w:val="00D25402"/>
    <w:rsid w:val="00D549FA"/>
    <w:rsid w:val="00D758FB"/>
    <w:rsid w:val="00D850B0"/>
    <w:rsid w:val="00D869B4"/>
    <w:rsid w:val="00DC5C03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1047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w:rsidR="00765529" w:rsidRDefault="00765529" w:rsidP="00853629">
          <w:pPr>
            <w:pStyle w:val="Contractstyle"/>
            <w:ind w:left="0"/>
            <w:rPr>
              <w:rFonts w:ascii="Calibri" w:hAnsi="Calibri"/>
            </w:rPr>
          </w:pPr>
        </w:p>
        <w:p w:rsidR="00594A76" w:rsidRDefault="00765529" w:rsidP="00765529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3F613D"/>
    <w:rsid w:val="00594A76"/>
    <w:rsid w:val="005D0AAA"/>
    <w:rsid w:val="00765529"/>
    <w:rsid w:val="008E76D7"/>
    <w:rsid w:val="00F7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81B89325C07D40AC8EB6D69F836980" ma:contentTypeVersion="3" ma:contentTypeDescription="Create a new document." ma:contentTypeScope="" ma:versionID="e973211c8387839797260f2f9e0270a7">
  <xsd:schema xmlns:xsd="http://www.w3.org/2001/XMLSchema" xmlns:xs="http://www.w3.org/2001/XMLSchema" xmlns:p="http://schemas.microsoft.com/office/2006/metadata/properties" xmlns:ns2="8b4660ac-0fac-4a5a-9583-0703deb56b2e" targetNamespace="http://schemas.microsoft.com/office/2006/metadata/properties" ma:root="true" ma:fieldsID="6c3c64adb28d2aabbbaa0b5090748105" ns2:_="">
    <xsd:import namespace="8b4660ac-0fac-4a5a-9583-0703deb56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660ac-0fac-4a5a-9583-0703deb56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BAD642-874D-4DB9-A8E8-93626C7C1686}">
  <ds:schemaRefs>
    <ds:schemaRef ds:uri="http://schemas.openxmlformats.org/package/2006/metadata/core-properties"/>
    <ds:schemaRef ds:uri="http://www.w3.org/XML/1998/namespace"/>
    <ds:schemaRef ds:uri="http://purl.org/dc/elements/1.1/"/>
    <ds:schemaRef ds:uri="159eb964-e578-4006-a64e-9cef19626a17"/>
    <ds:schemaRef ds:uri="http://purl.org/dc/dcmitype/"/>
    <ds:schemaRef ds:uri="ceb63489-f63f-49bb-80d7-9200be2bf1cf"/>
    <ds:schemaRef ds:uri="http://schemas.microsoft.com/office/2006/documentManagement/types"/>
    <ds:schemaRef ds:uri="http://schemas.microsoft.com/office/infopath/2007/PartnerControls"/>
    <ds:schemaRef ds:uri="http://schemas.microsoft.com/sharepoint/v3/field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923F19-1106-4FDA-BD3F-9E79FCA53A78}"/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nummer.dotx</Template>
  <TotalTime>10</TotalTime>
  <Pages>1</Pages>
  <Words>210</Words>
  <Characters>1117</Characters>
  <Application>Microsoft Office Word</Application>
  <DocSecurity>4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Laila Pagh-Skov</cp:lastModifiedBy>
  <cp:revision>2</cp:revision>
  <dcterms:created xsi:type="dcterms:W3CDTF">2025-05-21T06:52:00Z</dcterms:created>
  <dcterms:modified xsi:type="dcterms:W3CDTF">2025-05-21T06:52:00Z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0x0101000181B89325C07D40AC8EB6D69F836980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SHIStatus">
    <vt:lpwstr>1;#Kladd|b4b6a614-00e1-4169-90bb-f9dbedae6a98</vt:lpwstr>
  </property>
  <property fmtid="{D5CDD505-2E9C-101B-9397-08002B2CF9AE}" pid="15" name="mb0d347ee0664214bffb1328b3228b3b">
    <vt:lpwstr/>
  </property>
  <property fmtid="{D5CDD505-2E9C-101B-9397-08002B2CF9AE}" pid="16" name="lda629c15bae4e91aa6c7e8cbbdfc8b6">
    <vt:lpwstr/>
  </property>
  <property fmtid="{D5CDD505-2E9C-101B-9397-08002B2CF9AE}" pid="17" name="SHIArchiveKey">
    <vt:lpwstr/>
  </property>
  <property fmtid="{D5CDD505-2E9C-101B-9397-08002B2CF9AE}" pid="18" name="f692c5fbbf584dd1b4cdb2fc07ec6741">
    <vt:lpwstr/>
  </property>
  <property fmtid="{D5CDD505-2E9C-101B-9397-08002B2CF9AE}" pid="19" name="SHIBusinessFunction">
    <vt:lpwstr/>
  </property>
  <property fmtid="{D5CDD505-2E9C-101B-9397-08002B2CF9AE}" pid="20" name="SHIJournalType">
    <vt:lpwstr/>
  </property>
  <property fmtid="{D5CDD505-2E9C-101B-9397-08002B2CF9AE}" pid="21" name="cd34d7d8f9d8445ca63dd03b5376680a">
    <vt:lpwstr/>
  </property>
</Properties>
</file>