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2968B1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81B89325C07D40AC8EB6D69F836980" ma:contentTypeVersion="3" ma:contentTypeDescription="Create a new document." ma:contentTypeScope="" ma:versionID="e973211c8387839797260f2f9e0270a7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6c3c64adb28d2aabbbaa0b5090748105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545730A6-DB4F-47C1-8D7E-418A5E22141F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Trond Sandsør Arntsen</cp:lastModifiedBy>
  <cp:revision>9</cp:revision>
  <dcterms:created xsi:type="dcterms:W3CDTF">2025-03-04T17:04:00Z</dcterms:created>
  <dcterms:modified xsi:type="dcterms:W3CDTF">2026-02-24T09:44:17Z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0x0101000181B89325C07D40AC8EB6D69F836980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