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1027E669-FDC7-4DA4-8301-73AF37E6BEF9}"/>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