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1DB4" w14:textId="64354895" w:rsidR="006F7C40" w:rsidRPr="001345B1" w:rsidRDefault="006F7C40" w:rsidP="00D14E61">
      <w:pPr>
        <w:pStyle w:val="Tittel"/>
      </w:pPr>
      <w:r>
        <w:t>S</w:t>
      </w:r>
      <w:r w:rsidRPr="001345B1">
        <w:t xml:space="preserve">varskjema </w:t>
      </w:r>
      <w:r w:rsidR="007E6EE8">
        <w:t>tekniske og faglige kvalifik</w:t>
      </w:r>
      <w:r w:rsidR="008F7E32">
        <w:t>a</w:t>
      </w:r>
      <w:r w:rsidR="007E6EE8">
        <w:t>sjoner</w:t>
      </w:r>
    </w:p>
    <w:p w14:paraId="5D2174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77777777" w:rsidR="006F7C40" w:rsidRPr="001345B1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77777777" w:rsidR="006F7C40" w:rsidRPr="001345B1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343BF5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608C2B" w14:textId="77777777" w:rsidR="006F7C40" w:rsidRPr="001345B1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44EE4116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714FF8D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5C1C0609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B9C7408" w14:textId="77777777" w:rsidR="006F7C40" w:rsidRDefault="006F7C40" w:rsidP="001345B1">
            <w:pPr>
              <w:jc w:val="center"/>
            </w:pPr>
            <w:r>
              <w:t>Leveranse 2</w:t>
            </w:r>
          </w:p>
        </w:tc>
      </w:tr>
      <w:tr w:rsidR="006F7C40" w14:paraId="7251D3C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206AC6" w14:textId="77777777" w:rsidR="006F7C40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08AD102A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0D3902B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356B4E" w14:textId="77777777" w:rsidR="006F7C40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4462613C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2841A5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A81CB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CC23BF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9C0812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0F2ABA8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8B02D2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DB74D49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9270B5B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19EB94C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0C82DE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1CF628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7E1C5A7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3F05253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969FB6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F79CEF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64868C32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8356C3F" w14:textId="77777777" w:rsidR="006F7C40" w:rsidRDefault="006F7C40" w:rsidP="001345B1">
            <w:pPr>
              <w:jc w:val="center"/>
            </w:pPr>
            <w:r>
              <w:t>Leveranse 3</w:t>
            </w:r>
          </w:p>
        </w:tc>
      </w:tr>
      <w:tr w:rsidR="006F7C40" w14:paraId="1A200C0A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BD35CE" w14:textId="77777777" w:rsidR="006F7C40" w:rsidRDefault="006F7C40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2DC5D8E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9FA1BB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7A8C7C" w14:textId="77777777" w:rsidR="006F7C40" w:rsidRDefault="006F7C40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2A6C5B5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CF7DC34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4F00D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779F6A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C2D6426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C77CA6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F05CA4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9109B6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467F0A6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52881168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4247F7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275381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08BB4A7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F02814E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AAF9A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16F89B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2748AF" w14:textId="77777777" w:rsidR="006F7C40" w:rsidRPr="001345B1" w:rsidRDefault="006F7C40" w:rsidP="001345B1"/>
    <w:p w14:paraId="141C1B29" w14:textId="77777777" w:rsidR="006F7C40" w:rsidRPr="001345B1" w:rsidRDefault="006F7C40" w:rsidP="001345B1"/>
    <w:p w14:paraId="154AAADB" w14:textId="77777777" w:rsidR="006F7C40" w:rsidRPr="001345B1" w:rsidRDefault="006F7C40" w:rsidP="001345B1"/>
    <w:p w14:paraId="110391AE" w14:textId="0CF84047" w:rsidR="00512B3B" w:rsidRPr="00512B3B" w:rsidRDefault="006F7C40" w:rsidP="008F2B11">
      <w:r w:rsidRPr="001345B1">
        <w:t>_________________________________</w:t>
      </w:r>
      <w:r>
        <w:tab/>
      </w:r>
      <w:r w:rsidRPr="001345B1">
        <w:t>________________________________</w:t>
      </w:r>
      <w:r>
        <w:t>____________</w:t>
      </w:r>
      <w:r>
        <w:br/>
      </w:r>
      <w:r w:rsidRPr="001345B1">
        <w:t>(sted/dato)</w:t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ab/>
        <w:t>Underskrift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A8722" w14:textId="77777777" w:rsidR="00A72C96" w:rsidRDefault="00A72C96" w:rsidP="008A6B54">
      <w:pPr>
        <w:spacing w:after="0" w:line="240" w:lineRule="auto"/>
      </w:pPr>
      <w:r>
        <w:separator/>
      </w:r>
    </w:p>
  </w:endnote>
  <w:endnote w:type="continuationSeparator" w:id="0">
    <w:p w14:paraId="13C9DC9F" w14:textId="77777777" w:rsidR="00A72C96" w:rsidRDefault="00A72C9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Vedlegg X – Svarskjema erfaring, versjon 07-2023</w:t>
          </w:r>
        </w:p>
      </w:tc>
      <w:tc>
        <w:tcPr>
          <w:tcW w:w="2500" w:type="pct"/>
          <w:shd w:val="clear" w:color="auto" w:fill="auto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4"/>
      <w:gridCol w:w="4246"/>
    </w:tblGrid>
    <w:tr w:rsidR="004F084A" w:rsidRPr="00907B33" w14:paraId="7843E4C7" w14:textId="77777777" w:rsidTr="008F7E3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343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8F7E3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5FACB062" w14:textId="40CE174F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Svarskjema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tekniske og faglige kvalifikasjoner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343" w:type="pct"/>
          <w:shd w:val="clear" w:color="auto" w:fill="auto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0BA33" w14:textId="77777777" w:rsidR="00A72C96" w:rsidRDefault="00A72C96" w:rsidP="008A6B54">
      <w:pPr>
        <w:spacing w:after="0" w:line="240" w:lineRule="auto"/>
      </w:pPr>
      <w:r>
        <w:separator/>
      </w:r>
    </w:p>
  </w:footnote>
  <w:footnote w:type="continuationSeparator" w:id="0">
    <w:p w14:paraId="02F8860D" w14:textId="77777777" w:rsidR="00A72C96" w:rsidRDefault="00A72C9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ECC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8191B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6F7C40"/>
    <w:rsid w:val="0076237F"/>
    <w:rsid w:val="00771457"/>
    <w:rsid w:val="007D00AD"/>
    <w:rsid w:val="007E6EE8"/>
    <w:rsid w:val="007F13FF"/>
    <w:rsid w:val="0081186E"/>
    <w:rsid w:val="0082344F"/>
    <w:rsid w:val="00857D5E"/>
    <w:rsid w:val="00884491"/>
    <w:rsid w:val="008961BF"/>
    <w:rsid w:val="008A1521"/>
    <w:rsid w:val="008A6B54"/>
    <w:rsid w:val="008F2B11"/>
    <w:rsid w:val="008F7E32"/>
    <w:rsid w:val="00907B33"/>
    <w:rsid w:val="009472F3"/>
    <w:rsid w:val="009A3E11"/>
    <w:rsid w:val="009A7807"/>
    <w:rsid w:val="009B4D02"/>
    <w:rsid w:val="009C7E5D"/>
    <w:rsid w:val="009F7F53"/>
    <w:rsid w:val="00A13B9A"/>
    <w:rsid w:val="00A659C6"/>
    <w:rsid w:val="00A72C9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CC230C"/>
    <w:rsid w:val="00D0738E"/>
    <w:rsid w:val="00D14E61"/>
    <w:rsid w:val="00D25402"/>
    <w:rsid w:val="00D549FA"/>
    <w:rsid w:val="00D758FB"/>
    <w:rsid w:val="00D869B4"/>
    <w:rsid w:val="00E041DB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1B89325C07D40AC8EB6D69F836980" ma:contentTypeVersion="3" ma:contentTypeDescription="Opprett et nytt dokument." ma:contentTypeScope="" ma:versionID="f7d8456c943121988643ed8a0f07b0b1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3dd121973955de1ff100da28977ac0a8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5FDFD-1CE0-421A-BF59-564DA4C53910}"/>
</file>

<file path=customXml/itemProps2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16BCA-9137-4900-A68E-7634535082AA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5</TotalTime>
  <Pages>1</Pages>
  <Words>130</Words>
  <Characters>695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6</cp:revision>
  <dcterms:created xsi:type="dcterms:W3CDTF">2023-07-07T13:02:00Z</dcterms:created>
  <dcterms:modified xsi:type="dcterms:W3CDTF">2025-04-14T14:25:00Z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0x0101000181B89325C07D40AC8EB6D69F836980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