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62A4B" w14:textId="77777777" w:rsidR="001A1DC1" w:rsidRPr="001A1DC1" w:rsidRDefault="001A1DC1" w:rsidP="001A1DC1">
      <w:pPr>
        <w:pStyle w:val="NPTittel"/>
      </w:pPr>
      <w:r w:rsidRPr="001A1DC1">
        <w:t>Tilbudsbrev</w:t>
      </w:r>
    </w:p>
    <w:p w14:paraId="4F21502B" w14:textId="77777777" w:rsidR="001A1DC1" w:rsidRPr="001A1DC1" w:rsidRDefault="001A1DC1" w:rsidP="00362226">
      <w:pPr>
        <w:pStyle w:val="NPTekst"/>
        <w:spacing w:before="240"/>
      </w:pPr>
      <w:r w:rsidRPr="001A1DC1">
        <w:rPr>
          <w:b/>
          <w:bCs/>
        </w:rPr>
        <w:t>Prosjekt:</w:t>
      </w:r>
      <w:r w:rsidRPr="001A1DC1">
        <w:t xml:space="preserve"> Steinspranggjerde </w:t>
      </w:r>
      <w:proofErr w:type="spellStart"/>
      <w:r w:rsidRPr="001A1DC1">
        <w:t>Valdervoll</w:t>
      </w:r>
      <w:proofErr w:type="spellEnd"/>
    </w:p>
    <w:p w14:paraId="4C0D620E" w14:textId="77777777" w:rsidR="001A1DC1" w:rsidRPr="001A1DC1" w:rsidRDefault="001A1DC1" w:rsidP="001A1DC1">
      <w:pPr>
        <w:pStyle w:val="NPTekst"/>
      </w:pPr>
      <w:r w:rsidRPr="001A1DC1">
        <w:rPr>
          <w:b/>
          <w:bCs/>
        </w:rPr>
        <w:t>Oppdragsgiver:</w:t>
      </w:r>
      <w:r w:rsidRPr="001A1DC1">
        <w:t xml:space="preserve"> Giske kommune</w:t>
      </w:r>
    </w:p>
    <w:p w14:paraId="5C15E0E6" w14:textId="5A7C2A39" w:rsidR="001A1DC1" w:rsidRDefault="001A1DC1" w:rsidP="001A1DC1">
      <w:pPr>
        <w:pStyle w:val="NPTekst"/>
      </w:pPr>
      <w:r w:rsidRPr="001A1DC1">
        <w:rPr>
          <w:b/>
          <w:bCs/>
        </w:rPr>
        <w:t>Prosjektnr:</w:t>
      </w:r>
      <w:r w:rsidRPr="001A1DC1">
        <w:t xml:space="preserve"> 250198</w:t>
      </w:r>
    </w:p>
    <w:p w14:paraId="2E5D3694" w14:textId="77777777" w:rsidR="001A1DC1" w:rsidRPr="001A1DC1" w:rsidRDefault="001A1DC1" w:rsidP="001A1DC1">
      <w:pPr>
        <w:pStyle w:val="NPTekst"/>
      </w:pPr>
    </w:p>
    <w:p w14:paraId="4E61C6BF" w14:textId="58FD9BD1" w:rsidR="001A1DC1" w:rsidRPr="001A1DC1" w:rsidRDefault="001A1DC1" w:rsidP="001A1DC1">
      <w:pPr>
        <w:pStyle w:val="NPTekst"/>
      </w:pPr>
      <w:proofErr w:type="gramStart"/>
      <w:r w:rsidRPr="001A1DC1">
        <w:t>Undertegnede</w:t>
      </w:r>
      <w:proofErr w:type="gramEnd"/>
      <w:r w:rsidRPr="001A1DC1">
        <w:t xml:space="preserve"> tilbyr herved utførelse av prosjektet i henhold til konkurransegrunnlagets Del 1 og Del 2, </w:t>
      </w:r>
      <w:r>
        <w:t>med</w:t>
      </w:r>
      <w:r w:rsidRPr="001A1DC1">
        <w:t xml:space="preserve"> vedlegg.</w:t>
      </w:r>
      <w:r>
        <w:t xml:space="preserve"> Ved signering bekreftes følgende:</w:t>
      </w:r>
    </w:p>
    <w:p w14:paraId="29D708D7" w14:textId="77777777" w:rsidR="001A1DC1" w:rsidRPr="001A1DC1" w:rsidRDefault="001A1DC1" w:rsidP="001A1DC1">
      <w:pPr>
        <w:pStyle w:val="NPTekst"/>
        <w:numPr>
          <w:ilvl w:val="0"/>
          <w:numId w:val="6"/>
        </w:numPr>
        <w:rPr>
          <w:rFonts w:asciiTheme="majorHAnsi" w:eastAsiaTheme="majorEastAsia" w:hAnsiTheme="majorHAnsi" w:cstheme="majorBidi"/>
        </w:rPr>
      </w:pPr>
      <w:r w:rsidRPr="001A1DC1">
        <w:rPr>
          <w:rFonts w:asciiTheme="majorHAnsi" w:eastAsiaTheme="majorEastAsia" w:hAnsiTheme="majorHAnsi" w:cstheme="majorBidi"/>
          <w:b/>
          <w:bCs/>
        </w:rPr>
        <w:t>Totalentreprise:</w:t>
      </w:r>
      <w:r w:rsidRPr="001A1DC1">
        <w:rPr>
          <w:rFonts w:asciiTheme="majorHAnsi" w:eastAsiaTheme="majorEastAsia" w:hAnsiTheme="majorHAnsi" w:cstheme="majorBidi"/>
        </w:rPr>
        <w:t xml:space="preserve"> Oppdraget utføres som totalentreprise iht. NS 8407.</w:t>
      </w:r>
    </w:p>
    <w:p w14:paraId="397AE93C" w14:textId="77777777" w:rsidR="001A1DC1" w:rsidRPr="001A1DC1" w:rsidRDefault="001A1DC1" w:rsidP="001A1DC1">
      <w:pPr>
        <w:pStyle w:val="NPTekst"/>
        <w:numPr>
          <w:ilvl w:val="0"/>
          <w:numId w:val="6"/>
        </w:numPr>
        <w:rPr>
          <w:rFonts w:asciiTheme="majorHAnsi" w:eastAsiaTheme="majorEastAsia" w:hAnsiTheme="majorHAnsi" w:cstheme="majorBidi"/>
        </w:rPr>
      </w:pPr>
      <w:r w:rsidRPr="001A1DC1">
        <w:rPr>
          <w:rFonts w:asciiTheme="majorHAnsi" w:eastAsiaTheme="majorEastAsia" w:hAnsiTheme="majorHAnsi" w:cstheme="majorBidi"/>
          <w:b/>
          <w:bCs/>
        </w:rPr>
        <w:t>Fastpris:</w:t>
      </w:r>
      <w:r w:rsidRPr="001A1DC1">
        <w:rPr>
          <w:rFonts w:asciiTheme="majorHAnsi" w:eastAsiaTheme="majorEastAsia" w:hAnsiTheme="majorHAnsi" w:cstheme="majorBidi"/>
        </w:rPr>
        <w:t xml:space="preserve"> Summen inkluderer komplett prosjektering, alle arbeidsmetoder (inkl. tau/kran), rigg, adkomst, vann og strøm.</w:t>
      </w:r>
    </w:p>
    <w:p w14:paraId="3B52876D" w14:textId="7777523A" w:rsidR="001A1DC1" w:rsidRDefault="001A1DC1" w:rsidP="001A1DC1">
      <w:pPr>
        <w:pStyle w:val="NPTekst"/>
        <w:numPr>
          <w:ilvl w:val="0"/>
          <w:numId w:val="6"/>
        </w:numPr>
        <w:rPr>
          <w:rFonts w:asciiTheme="majorHAnsi" w:eastAsiaTheme="majorEastAsia" w:hAnsiTheme="majorHAnsi" w:cstheme="majorBidi"/>
        </w:rPr>
      </w:pPr>
      <w:r w:rsidRPr="001A1DC1">
        <w:rPr>
          <w:rFonts w:asciiTheme="majorHAnsi" w:eastAsiaTheme="majorEastAsia" w:hAnsiTheme="majorHAnsi" w:cstheme="majorBidi"/>
          <w:b/>
          <w:bCs/>
        </w:rPr>
        <w:t>Risiko:</w:t>
      </w:r>
      <w:r w:rsidRPr="001A1DC1">
        <w:rPr>
          <w:rFonts w:asciiTheme="majorHAnsi" w:eastAsiaTheme="majorEastAsia" w:hAnsiTheme="majorHAnsi" w:cstheme="majorBidi"/>
        </w:rPr>
        <w:t xml:space="preserve"> Vi overtar risiko </w:t>
      </w:r>
      <w:r w:rsidR="0088609A">
        <w:rPr>
          <w:rFonts w:asciiTheme="majorHAnsi" w:eastAsiaTheme="majorEastAsia" w:hAnsiTheme="majorHAnsi" w:cstheme="majorBidi"/>
        </w:rPr>
        <w:t xml:space="preserve">med normale </w:t>
      </w:r>
      <w:r w:rsidRPr="001A1DC1">
        <w:rPr>
          <w:rFonts w:asciiTheme="majorHAnsi" w:eastAsiaTheme="majorEastAsia" w:hAnsiTheme="majorHAnsi" w:cstheme="majorBidi"/>
        </w:rPr>
        <w:t xml:space="preserve">for grunnforhold </w:t>
      </w:r>
      <w:r w:rsidR="0088609A">
        <w:rPr>
          <w:rFonts w:asciiTheme="majorHAnsi" w:eastAsiaTheme="majorEastAsia" w:hAnsiTheme="majorHAnsi" w:cstheme="majorBidi"/>
        </w:rPr>
        <w:t>iht. kontraktsgrunnlag</w:t>
      </w:r>
    </w:p>
    <w:p w14:paraId="352E62F6" w14:textId="257596F2" w:rsidR="0088609A" w:rsidRPr="0088609A" w:rsidRDefault="0088609A" w:rsidP="0088609A">
      <w:pPr>
        <w:pStyle w:val="Listeavsnitt"/>
        <w:spacing w:after="0" w:line="300" w:lineRule="atLeast"/>
        <w:rPr>
          <w:rFonts w:ascii="Segoe UI" w:eastAsia="Times New Roman" w:hAnsi="Segoe UI" w:cs="Segoe UI"/>
          <w:sz w:val="21"/>
          <w:szCs w:val="21"/>
          <w:lang w:eastAsia="nb-NO"/>
        </w:rPr>
      </w:pPr>
      <w:r w:rsidRPr="0088609A">
        <w:rPr>
          <w:rFonts w:ascii="Segoe UI" w:eastAsia="Times New Roman" w:hAnsi="Segoe UI" w:cs="Segoe UI"/>
          <w:sz w:val="21"/>
          <w:szCs w:val="21"/>
          <w:lang w:eastAsia="nb-NO"/>
        </w:rPr>
        <w:t>Variasjoner i forankringslengder i løsmasser håndteres i henhold til beskrivelse og prisskjema (inkl. prøveankre og eventuelle økte lengder).</w:t>
      </w:r>
    </w:p>
    <w:p w14:paraId="68223843" w14:textId="77777777" w:rsidR="001A1DC1" w:rsidRPr="001A1DC1" w:rsidRDefault="001A1DC1" w:rsidP="0088609A">
      <w:pPr>
        <w:pStyle w:val="NPTekst"/>
        <w:numPr>
          <w:ilvl w:val="0"/>
          <w:numId w:val="6"/>
        </w:numPr>
        <w:spacing w:before="240"/>
        <w:rPr>
          <w:rFonts w:asciiTheme="majorHAnsi" w:eastAsiaTheme="majorEastAsia" w:hAnsiTheme="majorHAnsi" w:cstheme="majorBidi"/>
        </w:rPr>
      </w:pPr>
      <w:r w:rsidRPr="001A1DC1">
        <w:rPr>
          <w:rFonts w:asciiTheme="majorHAnsi" w:eastAsiaTheme="majorEastAsia" w:hAnsiTheme="majorHAnsi" w:cstheme="majorBidi"/>
          <w:b/>
          <w:bCs/>
        </w:rPr>
        <w:t>Kontrollplikt:</w:t>
      </w:r>
      <w:r w:rsidRPr="001A1DC1">
        <w:rPr>
          <w:rFonts w:asciiTheme="majorHAnsi" w:eastAsiaTheme="majorEastAsia" w:hAnsiTheme="majorHAnsi" w:cstheme="majorBidi"/>
        </w:rPr>
        <w:t xml:space="preserve"> Vi overtar transportansvar for forprosjekt og bekrefter kontrollplikt innen 4 uker.</w:t>
      </w:r>
    </w:p>
    <w:p w14:paraId="03D5501D" w14:textId="77777777" w:rsidR="001A1DC1" w:rsidRPr="001A1DC1" w:rsidRDefault="001A1DC1" w:rsidP="00362226">
      <w:pPr>
        <w:pStyle w:val="NPTekst"/>
        <w:spacing w:before="240"/>
        <w:rPr>
          <w:rFonts w:asciiTheme="majorHAnsi" w:eastAsiaTheme="majorEastAsia" w:hAnsiTheme="majorHAnsi" w:cstheme="majorBidi"/>
        </w:rPr>
      </w:pPr>
      <w:r w:rsidRPr="001A1DC1">
        <w:rPr>
          <w:rFonts w:asciiTheme="majorHAnsi" w:eastAsiaTheme="majorEastAsia" w:hAnsiTheme="majorHAnsi" w:cstheme="majorBidi"/>
        </w:rPr>
        <w:t>Total tilbudssum for evaluering (fra tabell under): kr _________________ ekskl. mva.</w:t>
      </w:r>
    </w:p>
    <w:p w14:paraId="296F1FFC" w14:textId="77777777" w:rsidR="001A1DC1" w:rsidRPr="001A1DC1" w:rsidRDefault="001A1DC1" w:rsidP="00362226">
      <w:pPr>
        <w:pStyle w:val="NPTekst"/>
        <w:spacing w:before="240"/>
        <w:rPr>
          <w:rFonts w:asciiTheme="majorHAnsi" w:eastAsiaTheme="majorEastAsia" w:hAnsiTheme="majorHAnsi" w:cstheme="majorBidi"/>
        </w:rPr>
      </w:pPr>
      <w:r w:rsidRPr="001A1DC1">
        <w:rPr>
          <w:rFonts w:asciiTheme="majorHAnsi" w:eastAsiaTheme="majorEastAsia" w:hAnsiTheme="majorHAnsi" w:cstheme="majorBidi"/>
        </w:rPr>
        <w:t>Tilbudt sluttfrist: _________________</w:t>
      </w:r>
    </w:p>
    <w:p w14:paraId="4CC00057" w14:textId="77777777" w:rsidR="007A0788" w:rsidRPr="004C1124" w:rsidRDefault="007A0788" w:rsidP="007A0788">
      <w:pPr>
        <w:pStyle w:val="NPTekst"/>
      </w:pPr>
    </w:p>
    <w:p w14:paraId="7CD9DF8B" w14:textId="77777777" w:rsidR="00856E20" w:rsidRPr="004C1124" w:rsidRDefault="00856E20" w:rsidP="003E1E3C">
      <w:pPr>
        <w:pStyle w:val="NPTekst"/>
      </w:pPr>
    </w:p>
    <w:p w14:paraId="3F93C938" w14:textId="77777777" w:rsidR="003E1E3C" w:rsidRPr="004C1124" w:rsidRDefault="003E1E3C" w:rsidP="003E1E3C"/>
    <w:tbl>
      <w:tblPr>
        <w:tblpPr w:leftFromText="141" w:rightFromText="141" w:vertAnchor="text" w:horzAnchor="margin" w:tblpXSpec="center" w:tblpY="327"/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4253"/>
        <w:gridCol w:w="2835"/>
      </w:tblGrid>
      <w:tr w:rsidR="00362226" w:rsidRPr="001A1DC1" w14:paraId="3F55B7ED" w14:textId="77777777" w:rsidTr="00362226">
        <w:trPr>
          <w:trHeight w:val="454"/>
          <w:tblHeader/>
        </w:trPr>
        <w:tc>
          <w:tcPr>
            <w:tcW w:w="2835" w:type="dxa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4C1CBFAE" w14:textId="77777777" w:rsidR="00362226" w:rsidRPr="001A1DC1" w:rsidRDefault="00362226" w:rsidP="00362226">
            <w:pPr>
              <w:spacing w:after="0" w:line="240" w:lineRule="auto"/>
              <w:rPr>
                <w:rFonts w:ascii="Arial" w:eastAsia="Times New Roman" w:hAnsi="Arial" w:cs="Arial"/>
                <w:color w:val="1F1F1F"/>
                <w:lang w:eastAsia="nb-NO"/>
              </w:rPr>
            </w:pPr>
            <w:r w:rsidRPr="001A1DC1">
              <w:rPr>
                <w:rFonts w:ascii="Arial" w:eastAsia="Times New Roman" w:hAnsi="Arial" w:cs="Arial"/>
                <w:color w:val="1F1F1F"/>
                <w:bdr w:val="none" w:sz="0" w:space="0" w:color="auto" w:frame="1"/>
                <w:lang w:eastAsia="nb-NO"/>
              </w:rPr>
              <w:t>Sted/dato:</w:t>
            </w:r>
          </w:p>
        </w:tc>
        <w:tc>
          <w:tcPr>
            <w:tcW w:w="4253" w:type="dxa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5F252E7" w14:textId="77777777" w:rsidR="00362226" w:rsidRPr="001A1DC1" w:rsidRDefault="00362226" w:rsidP="00362226">
            <w:pPr>
              <w:spacing w:after="0" w:line="240" w:lineRule="auto"/>
              <w:rPr>
                <w:rFonts w:ascii="Arial" w:eastAsia="Times New Roman" w:hAnsi="Arial" w:cs="Arial"/>
                <w:color w:val="1F1F1F"/>
                <w:lang w:eastAsia="nb-NO"/>
              </w:rPr>
            </w:pPr>
            <w:r w:rsidRPr="001A1DC1">
              <w:rPr>
                <w:rFonts w:ascii="Arial" w:eastAsia="Times New Roman" w:hAnsi="Arial" w:cs="Arial"/>
                <w:color w:val="1F1F1F"/>
                <w:bdr w:val="none" w:sz="0" w:space="0" w:color="auto" w:frame="1"/>
                <w:lang w:eastAsia="nb-NO"/>
              </w:rPr>
              <w:t>Entreprenør:</w:t>
            </w:r>
          </w:p>
        </w:tc>
        <w:tc>
          <w:tcPr>
            <w:tcW w:w="2835" w:type="dxa"/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3C630F7B" w14:textId="77777777" w:rsidR="00362226" w:rsidRPr="001A1DC1" w:rsidRDefault="00362226" w:rsidP="00362226">
            <w:pPr>
              <w:spacing w:after="0" w:line="240" w:lineRule="auto"/>
              <w:rPr>
                <w:rFonts w:ascii="Arial" w:eastAsia="Times New Roman" w:hAnsi="Arial" w:cs="Arial"/>
                <w:color w:val="1F1F1F"/>
                <w:lang w:eastAsia="nb-NO"/>
              </w:rPr>
            </w:pPr>
            <w:r w:rsidRPr="001A1DC1">
              <w:rPr>
                <w:rFonts w:ascii="Arial" w:eastAsia="Times New Roman" w:hAnsi="Arial" w:cs="Arial"/>
                <w:color w:val="1F1F1F"/>
                <w:bdr w:val="none" w:sz="0" w:space="0" w:color="auto" w:frame="1"/>
                <w:lang w:eastAsia="nb-NO"/>
              </w:rPr>
              <w:t>Org.nr:</w:t>
            </w:r>
          </w:p>
        </w:tc>
      </w:tr>
      <w:tr w:rsidR="00362226" w:rsidRPr="001A1DC1" w14:paraId="595CEF62" w14:textId="77777777" w:rsidTr="00362226">
        <w:trPr>
          <w:trHeight w:val="454"/>
        </w:trPr>
        <w:tc>
          <w:tcPr>
            <w:tcW w:w="2835" w:type="dxa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567DDB8F" w14:textId="77777777" w:rsidR="00362226" w:rsidRPr="001A1DC1" w:rsidRDefault="00362226" w:rsidP="00362226">
            <w:pPr>
              <w:spacing w:after="0" w:line="240" w:lineRule="auto"/>
              <w:rPr>
                <w:rFonts w:ascii="Arial" w:eastAsia="Times New Roman" w:hAnsi="Arial" w:cs="Arial"/>
                <w:color w:val="1F1F1F"/>
                <w:lang w:eastAsia="nb-NO"/>
              </w:rPr>
            </w:pPr>
            <w:r w:rsidRPr="001A1DC1">
              <w:rPr>
                <w:rFonts w:ascii="Arial" w:eastAsia="Times New Roman" w:hAnsi="Arial" w:cs="Arial"/>
                <w:color w:val="1F1F1F"/>
                <w:bdr w:val="none" w:sz="0" w:space="0" w:color="auto" w:frame="1"/>
                <w:lang w:eastAsia="nb-NO"/>
              </w:rPr>
              <w:t>Signatur:</w:t>
            </w:r>
          </w:p>
        </w:tc>
        <w:tc>
          <w:tcPr>
            <w:tcW w:w="4253" w:type="dxa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55CDC55" w14:textId="77777777" w:rsidR="00362226" w:rsidRPr="001A1DC1" w:rsidRDefault="00362226" w:rsidP="00362226">
            <w:pPr>
              <w:spacing w:after="0" w:line="240" w:lineRule="auto"/>
              <w:rPr>
                <w:rFonts w:ascii="Arial" w:eastAsia="Times New Roman" w:hAnsi="Arial" w:cs="Arial"/>
                <w:color w:val="1F1F1F"/>
                <w:lang w:eastAsia="nb-NO"/>
              </w:rPr>
            </w:pPr>
            <w:r w:rsidRPr="001A1DC1">
              <w:rPr>
                <w:rFonts w:ascii="Arial" w:eastAsia="Times New Roman" w:hAnsi="Arial" w:cs="Arial"/>
                <w:color w:val="1F1F1F"/>
                <w:bdr w:val="none" w:sz="0" w:space="0" w:color="auto" w:frame="1"/>
                <w:lang w:eastAsia="nb-NO"/>
              </w:rPr>
              <w:t>Navn/Stilling:</w:t>
            </w:r>
          </w:p>
        </w:tc>
        <w:tc>
          <w:tcPr>
            <w:tcW w:w="2835" w:type="dxa"/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467D8B7C" w14:textId="77777777" w:rsidR="00362226" w:rsidRPr="001A1DC1" w:rsidRDefault="00362226" w:rsidP="00362226">
            <w:pPr>
              <w:spacing w:after="0" w:line="240" w:lineRule="auto"/>
              <w:rPr>
                <w:rFonts w:ascii="Arial" w:eastAsia="Times New Roman" w:hAnsi="Arial" w:cs="Arial"/>
                <w:color w:val="1F1F1F"/>
                <w:lang w:eastAsia="nb-NO"/>
              </w:rPr>
            </w:pPr>
            <w:r w:rsidRPr="001A1DC1">
              <w:rPr>
                <w:rFonts w:ascii="Arial" w:eastAsia="Times New Roman" w:hAnsi="Arial" w:cs="Arial"/>
                <w:color w:val="1F1F1F"/>
                <w:bdr w:val="none" w:sz="0" w:space="0" w:color="auto" w:frame="1"/>
                <w:lang w:eastAsia="nb-NO"/>
              </w:rPr>
              <w:t>Firmaets stempel:</w:t>
            </w:r>
          </w:p>
        </w:tc>
      </w:tr>
    </w:tbl>
    <w:p w14:paraId="239B3207" w14:textId="77777777" w:rsidR="003E1E3C" w:rsidRPr="004C1124" w:rsidRDefault="003E1E3C" w:rsidP="003E1E3C"/>
    <w:p w14:paraId="13DAF15D" w14:textId="77777777" w:rsidR="003E1E3C" w:rsidRPr="004C1124" w:rsidRDefault="003E1E3C" w:rsidP="003E1E3C"/>
    <w:p w14:paraId="516A46D0" w14:textId="77777777" w:rsidR="003E1E3C" w:rsidRPr="004C1124" w:rsidRDefault="003E1E3C" w:rsidP="003E1E3C"/>
    <w:p w14:paraId="752B8515" w14:textId="77777777" w:rsidR="003E1E3C" w:rsidRPr="004C1124" w:rsidRDefault="003E1E3C" w:rsidP="003E1E3C"/>
    <w:p w14:paraId="219D6992" w14:textId="77777777" w:rsidR="003E1E3C" w:rsidRPr="004C1124" w:rsidRDefault="003E1E3C" w:rsidP="003E1E3C"/>
    <w:p w14:paraId="2EE7D218" w14:textId="77777777" w:rsidR="003E1E3C" w:rsidRPr="004C1124" w:rsidRDefault="003E1E3C" w:rsidP="003E1E3C"/>
    <w:p w14:paraId="77BAD07E" w14:textId="77777777" w:rsidR="003E1E3C" w:rsidRPr="003E1E3C" w:rsidRDefault="003E1E3C" w:rsidP="00362226"/>
    <w:sectPr w:rsidR="003E1E3C" w:rsidRPr="003E1E3C" w:rsidSect="00362226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410" w:right="1418" w:bottom="1418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DE13E" w14:textId="77777777" w:rsidR="00E85EE3" w:rsidRPr="004C1124" w:rsidRDefault="00E85EE3" w:rsidP="003E1D07">
      <w:pPr>
        <w:spacing w:after="0" w:line="240" w:lineRule="auto"/>
      </w:pPr>
      <w:r w:rsidRPr="004C1124">
        <w:separator/>
      </w:r>
    </w:p>
  </w:endnote>
  <w:endnote w:type="continuationSeparator" w:id="0">
    <w:p w14:paraId="21C22542" w14:textId="77777777" w:rsidR="00E85EE3" w:rsidRPr="004C1124" w:rsidRDefault="00E85EE3" w:rsidP="003E1D07">
      <w:pPr>
        <w:spacing w:after="0" w:line="240" w:lineRule="auto"/>
      </w:pPr>
      <w:r w:rsidRPr="004C112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 (CS-brødtekst)">
    <w:altName w:val="Times New Roman"/>
    <w:charset w:val="00"/>
    <w:family w:val="roman"/>
    <w:pitch w:val="default"/>
  </w:font>
  <w:font w:name="Avenir Next Demi Bold">
    <w:charset w:val="00"/>
    <w:family w:val="swiss"/>
    <w:pitch w:val="variable"/>
    <w:sig w:usb0="8000002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16563" w14:textId="77777777" w:rsidR="007C3887" w:rsidRPr="004C1124" w:rsidRDefault="007C3887"/>
  <w:tbl>
    <w:tblPr>
      <w:tblStyle w:val="NPTabell1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0" w:type="dxa"/>
        <w:left w:w="0" w:type="dxa"/>
        <w:bottom w:w="0" w:type="dxa"/>
        <w:right w:w="0" w:type="dxa"/>
      </w:tblCellMar>
      <w:tblLook w:val="0600" w:firstRow="0" w:lastRow="0" w:firstColumn="0" w:lastColumn="0" w:noHBand="1" w:noVBand="1"/>
    </w:tblPr>
    <w:tblGrid>
      <w:gridCol w:w="2973"/>
      <w:gridCol w:w="3552"/>
      <w:gridCol w:w="2545"/>
    </w:tblGrid>
    <w:tr w:rsidR="008A48E3" w:rsidRPr="004C1124" w14:paraId="1EED53D1" w14:textId="77777777" w:rsidTr="007C3887">
      <w:tc>
        <w:tcPr>
          <w:tcW w:w="1639" w:type="pct"/>
          <w:vAlign w:val="top"/>
        </w:tcPr>
        <w:p w14:paraId="208B43F5" w14:textId="77777777" w:rsidR="008A48E3" w:rsidRPr="004C1124" w:rsidRDefault="00945894" w:rsidP="007C3887">
          <w:pPr>
            <w:spacing w:line="240" w:lineRule="auto"/>
            <w:rPr>
              <w:bCs/>
              <w:sz w:val="18"/>
              <w:szCs w:val="18"/>
            </w:rPr>
          </w:pPr>
          <w:r w:rsidRPr="004C1124">
            <w:rPr>
              <w:bCs/>
              <w:sz w:val="18"/>
              <w:szCs w:val="18"/>
            </w:rPr>
            <w:t>Nordplan.no</w:t>
          </w:r>
        </w:p>
        <w:p w14:paraId="19BAE24D" w14:textId="77777777" w:rsidR="008A48E3" w:rsidRPr="004C1124" w:rsidRDefault="008A48E3" w:rsidP="007C3887">
          <w:pPr>
            <w:rPr>
              <w:bCs/>
              <w:color w:val="auto"/>
              <w:sz w:val="18"/>
              <w:szCs w:val="18"/>
            </w:rPr>
          </w:pPr>
        </w:p>
      </w:tc>
      <w:tc>
        <w:tcPr>
          <w:tcW w:w="1958" w:type="pct"/>
          <w:vAlign w:val="top"/>
        </w:tcPr>
        <w:p w14:paraId="318864B6" w14:textId="77777777" w:rsidR="008A48E3" w:rsidRPr="004C1124" w:rsidRDefault="008A48E3" w:rsidP="007C3887">
          <w:pPr>
            <w:spacing w:line="240" w:lineRule="auto"/>
            <w:rPr>
              <w:bCs/>
              <w:sz w:val="18"/>
              <w:szCs w:val="18"/>
            </w:rPr>
          </w:pPr>
        </w:p>
      </w:tc>
      <w:tc>
        <w:tcPr>
          <w:tcW w:w="1403" w:type="pct"/>
          <w:vAlign w:val="top"/>
        </w:tcPr>
        <w:sdt>
          <w:sdtPr>
            <w:rPr>
              <w:bCs/>
            </w:rPr>
            <w:id w:val="-1349170050"/>
            <w:docPartObj>
              <w:docPartGallery w:val="Page Numbers (Bottom of Page)"/>
              <w:docPartUnique/>
            </w:docPartObj>
          </w:sdtPr>
          <w:sdtEndPr/>
          <w:sdtContent>
            <w:p w14:paraId="588C718F" w14:textId="77777777" w:rsidR="00ED134C" w:rsidRPr="004C1124" w:rsidRDefault="00FD59B5" w:rsidP="00945894">
              <w:pPr>
                <w:spacing w:line="240" w:lineRule="auto"/>
                <w:rPr>
                  <w:bCs/>
                  <w:color w:val="auto"/>
                  <w:sz w:val="18"/>
                  <w:szCs w:val="18"/>
                </w:rPr>
              </w:pPr>
              <w:r w:rsidRPr="004C1124">
                <w:rPr>
                  <w:bCs/>
                </w:rPr>
                <w:t xml:space="preserve">NO </w:t>
              </w:r>
              <w:r w:rsidR="008A48E3" w:rsidRPr="004C1124">
                <w:rPr>
                  <w:bCs/>
                  <w:sz w:val="18"/>
                  <w:szCs w:val="18"/>
                </w:rPr>
                <w:t xml:space="preserve"> 925 768 480 MVA</w:t>
              </w:r>
              <w:r w:rsidRPr="004C1124">
                <w:rPr>
                  <w:bCs/>
                  <w:sz w:val="18"/>
                  <w:szCs w:val="18"/>
                </w:rPr>
                <w:t xml:space="preserve">     </w:t>
              </w:r>
              <w:r w:rsidR="008A48E3" w:rsidRPr="004C1124">
                <w:rPr>
                  <w:bCs/>
                  <w:sz w:val="18"/>
                  <w:szCs w:val="18"/>
                </w:rPr>
                <w:t xml:space="preserve">             </w:t>
              </w:r>
              <w:r w:rsidR="00ED134C" w:rsidRPr="004C1124">
                <w:rPr>
                  <w:bCs/>
                  <w:color w:val="EF7D00" w:themeColor="text2"/>
                  <w:sz w:val="18"/>
                  <w:szCs w:val="18"/>
                </w:rPr>
                <w:t>|</w:t>
              </w:r>
              <w:r w:rsidR="00ED134C" w:rsidRPr="004C1124">
                <w:rPr>
                  <w:bCs/>
                  <w:color w:val="auto"/>
                  <w:sz w:val="18"/>
                  <w:szCs w:val="18"/>
                </w:rPr>
                <w:t xml:space="preserve"> </w:t>
              </w:r>
              <w:r w:rsidR="00ED134C" w:rsidRPr="004C1124">
                <w:rPr>
                  <w:bCs/>
                  <w:sz w:val="18"/>
                  <w:szCs w:val="18"/>
                </w:rPr>
                <w:fldChar w:fldCharType="begin"/>
              </w:r>
              <w:r w:rsidR="00ED134C" w:rsidRPr="004C1124">
                <w:rPr>
                  <w:bCs/>
                  <w:color w:val="auto"/>
                  <w:sz w:val="18"/>
                  <w:szCs w:val="18"/>
                </w:rPr>
                <w:instrText xml:space="preserve"> PAGE </w:instrText>
              </w:r>
              <w:r w:rsidR="00ED134C" w:rsidRPr="004C1124">
                <w:rPr>
                  <w:bCs/>
                  <w:sz w:val="18"/>
                  <w:szCs w:val="18"/>
                </w:rPr>
                <w:fldChar w:fldCharType="separate"/>
              </w:r>
              <w:r w:rsidR="00ED134C" w:rsidRPr="004C1124">
                <w:rPr>
                  <w:bCs/>
                  <w:color w:val="auto"/>
                  <w:sz w:val="18"/>
                  <w:szCs w:val="18"/>
                </w:rPr>
                <w:t>2</w:t>
              </w:r>
              <w:r w:rsidR="00ED134C" w:rsidRPr="004C1124">
                <w:rPr>
                  <w:bCs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1B53CBD" w14:textId="77777777" w:rsidR="00E34C71" w:rsidRPr="004C1124" w:rsidRDefault="008A48E3">
    <w:pPr>
      <w:pStyle w:val="Bunntekst"/>
    </w:pPr>
    <w:r w:rsidRPr="004C1124"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7FE4C7F6" wp14:editId="17674392">
              <wp:simplePos x="0" y="0"/>
              <wp:positionH relativeFrom="margin">
                <wp:posOffset>0</wp:posOffset>
              </wp:positionH>
              <wp:positionV relativeFrom="margin">
                <wp:posOffset>8461375</wp:posOffset>
              </wp:positionV>
              <wp:extent cx="5760000" cy="0"/>
              <wp:effectExtent l="0" t="0" r="0" b="0"/>
              <wp:wrapSquare wrapText="bothSides"/>
              <wp:docPr id="425024211" name="Rett linj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89A8AE" id="Rett linje 4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" from="0,666.25pt" to="453.55pt,6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" strokecolor="#ef7d00 [3204]" strokeweight=".5pt">
              <v:stroke joinstyle="miter"/>
              <w10:wrap type="square" anchorx="margin" anchory="margin"/>
            </v:line>
          </w:pict>
        </mc:Fallback>
      </mc:AlternateContent>
    </w:r>
    <w:r w:rsidR="00F85005" w:rsidRPr="004C1124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NPTabell1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3267"/>
      <w:gridCol w:w="2882"/>
      <w:gridCol w:w="2921"/>
    </w:tblGrid>
    <w:tr w:rsidR="00D23109" w:rsidRPr="004C1124" w14:paraId="655C2C70" w14:textId="77777777" w:rsidTr="00D2310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tcW w:w="1801" w:type="pct"/>
        </w:tcPr>
        <w:p w14:paraId="390F1801" w14:textId="77777777" w:rsidR="00D23109" w:rsidRPr="004C1124" w:rsidRDefault="00D23109" w:rsidP="00D23109">
          <w:pPr>
            <w:rPr>
              <w:b w:val="0"/>
              <w:color w:val="EF7D00" w:themeColor="text2"/>
              <w:sz w:val="18"/>
              <w:szCs w:val="18"/>
            </w:rPr>
          </w:pPr>
          <w:r w:rsidRPr="004C1124">
            <w:rPr>
              <w:b w:val="0"/>
              <w:color w:val="EF7D00" w:themeColor="text2"/>
              <w:sz w:val="18"/>
              <w:szCs w:val="18"/>
            </w:rPr>
            <w:t>nordplan.no</w:t>
          </w:r>
        </w:p>
      </w:tc>
      <w:tc>
        <w:tcPr>
          <w:tcW w:w="1589" w:type="pct"/>
        </w:tcPr>
        <w:p w14:paraId="1318BFEC" w14:textId="77777777" w:rsidR="00D23109" w:rsidRPr="004C1124" w:rsidRDefault="00D23109" w:rsidP="00D23109">
          <w:pPr>
            <w:pStyle w:val="Listeavsnitt"/>
            <w:rPr>
              <w:b w:val="0"/>
              <w:color w:val="EF7D00" w:themeColor="text2"/>
              <w:sz w:val="18"/>
              <w:szCs w:val="18"/>
            </w:rPr>
          </w:pPr>
          <w:r w:rsidRPr="004C1124">
            <w:rPr>
              <w:b w:val="0"/>
              <w:sz w:val="18"/>
              <w:szCs w:val="18"/>
            </w:rPr>
            <w:t>NO 925 768 480 MVA</w:t>
          </w:r>
        </w:p>
      </w:tc>
      <w:tc>
        <w:tcPr>
          <w:tcW w:w="1610" w:type="pct"/>
        </w:tcPr>
        <w:sdt>
          <w:sdtPr>
            <w:rPr>
              <w:sz w:val="18"/>
              <w:szCs w:val="18"/>
            </w:rPr>
            <w:id w:val="-12850289"/>
            <w:docPartObj>
              <w:docPartGallery w:val="Page Numbers (Bottom of Page)"/>
              <w:docPartUnique/>
            </w:docPartObj>
          </w:sdtPr>
          <w:sdtEndPr/>
          <w:sdtContent>
            <w:p w14:paraId="3787873E" w14:textId="77777777" w:rsidR="00D23109" w:rsidRPr="004C1124" w:rsidRDefault="00121897" w:rsidP="00D23109">
              <w:pPr>
                <w:pStyle w:val="Listeavsnitt"/>
                <w:jc w:val="right"/>
                <w:rPr>
                  <w:b w:val="0"/>
                  <w:sz w:val="18"/>
                  <w:szCs w:val="18"/>
                </w:rPr>
              </w:pPr>
              <w:r w:rsidRPr="004C1124">
                <w:rPr>
                  <w:bCs/>
                  <w:color w:val="EF7D00" w:themeColor="text2"/>
                  <w:sz w:val="40"/>
                  <w:szCs w:val="40"/>
                </w:rPr>
                <w:t>|</w:t>
              </w:r>
              <w:r w:rsidRPr="004C1124">
                <w:rPr>
                  <w:bCs/>
                  <w:color w:val="EF7D00" w:themeColor="text2"/>
                  <w:sz w:val="18"/>
                  <w:szCs w:val="18"/>
                </w:rPr>
                <w:t xml:space="preserve"> </w:t>
              </w:r>
              <w:r w:rsidR="00D23109" w:rsidRPr="004C1124">
                <w:rPr>
                  <w:sz w:val="18"/>
                  <w:szCs w:val="18"/>
                </w:rPr>
                <w:fldChar w:fldCharType="begin"/>
              </w:r>
              <w:r w:rsidR="00D23109" w:rsidRPr="004C1124">
                <w:rPr>
                  <w:b w:val="0"/>
                  <w:sz w:val="18"/>
                  <w:szCs w:val="18"/>
                </w:rPr>
                <w:instrText xml:space="preserve"> PAGE </w:instrText>
              </w:r>
              <w:r w:rsidR="00D23109" w:rsidRPr="004C1124">
                <w:rPr>
                  <w:sz w:val="18"/>
                  <w:szCs w:val="18"/>
                </w:rPr>
                <w:fldChar w:fldCharType="separate"/>
              </w:r>
              <w:r w:rsidR="00D23109" w:rsidRPr="004C1124">
                <w:rPr>
                  <w:b w:val="0"/>
                  <w:sz w:val="18"/>
                  <w:szCs w:val="18"/>
                </w:rPr>
                <w:t>2</w:t>
              </w:r>
              <w:r w:rsidR="00D23109" w:rsidRPr="004C1124">
                <w:rPr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21B981" w14:textId="77777777" w:rsidR="00D23109" w:rsidRPr="004C1124" w:rsidRDefault="00D23109" w:rsidP="00D2310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9C8DE" w14:textId="77777777" w:rsidR="00E85EE3" w:rsidRPr="004C1124" w:rsidRDefault="00E85EE3" w:rsidP="003E1D07">
      <w:pPr>
        <w:spacing w:after="0" w:line="240" w:lineRule="auto"/>
      </w:pPr>
      <w:r w:rsidRPr="004C1124">
        <w:separator/>
      </w:r>
    </w:p>
  </w:footnote>
  <w:footnote w:type="continuationSeparator" w:id="0">
    <w:p w14:paraId="20A86876" w14:textId="77777777" w:rsidR="00E85EE3" w:rsidRPr="004C1124" w:rsidRDefault="00E85EE3" w:rsidP="003E1D07">
      <w:pPr>
        <w:spacing w:after="0" w:line="240" w:lineRule="auto"/>
      </w:pPr>
      <w:r w:rsidRPr="004C112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D0BBD" w14:textId="77777777" w:rsidR="004B65C4" w:rsidRPr="004C1124" w:rsidRDefault="004B65C4">
    <w:pPr>
      <w:pStyle w:val="Topptekst"/>
    </w:pPr>
  </w:p>
  <w:p w14:paraId="72D801B0" w14:textId="77777777" w:rsidR="003E1D07" w:rsidRPr="004C1124" w:rsidRDefault="00ED134C">
    <w:pPr>
      <w:pStyle w:val="Topptekst"/>
    </w:pPr>
    <w:r w:rsidRPr="004C1124">
      <w:rPr>
        <w:noProof/>
        <w:sz w:val="18"/>
        <w:szCs w:val="18"/>
      </w:rPr>
      <w:drawing>
        <wp:anchor distT="0" distB="0" distL="114300" distR="114300" simplePos="0" relativeHeight="251657216" behindDoc="0" locked="1" layoutInCell="1" allowOverlap="0" wp14:anchorId="5B1896CA" wp14:editId="3151EF9F">
          <wp:simplePos x="0" y="0"/>
          <wp:positionH relativeFrom="margin">
            <wp:posOffset>-198120</wp:posOffset>
          </wp:positionH>
          <wp:positionV relativeFrom="margin">
            <wp:posOffset>-963295</wp:posOffset>
          </wp:positionV>
          <wp:extent cx="1619885" cy="348615"/>
          <wp:effectExtent l="0" t="0" r="0" b="0"/>
          <wp:wrapNone/>
          <wp:docPr id="1890973129" name="Bilde 1" descr="Et bilde som inneholder Font, skjermbilde, Grafikk, grafisk design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6834720" name="Bilde 1" descr="Et bilde som inneholder Font, skjermbilde, Grafikk, grafisk design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348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BA0EA" w14:textId="77777777" w:rsidR="00D23109" w:rsidRPr="004C1124" w:rsidRDefault="00D23109">
    <w:pPr>
      <w:pStyle w:val="Topptekst"/>
    </w:pPr>
  </w:p>
  <w:p w14:paraId="7548DDE3" w14:textId="77777777" w:rsidR="00D23109" w:rsidRPr="004C1124" w:rsidRDefault="00D23109">
    <w:pPr>
      <w:pStyle w:val="Topptekst"/>
    </w:pPr>
    <w:r w:rsidRPr="004C1124">
      <w:rPr>
        <w:noProof/>
        <w:sz w:val="18"/>
        <w:szCs w:val="18"/>
      </w:rPr>
      <w:drawing>
        <wp:anchor distT="0" distB="0" distL="114300" distR="114300" simplePos="0" relativeHeight="251669504" behindDoc="0" locked="1" layoutInCell="1" allowOverlap="1" wp14:anchorId="53CB1952" wp14:editId="1ED34A58">
          <wp:simplePos x="0" y="0"/>
          <wp:positionH relativeFrom="page">
            <wp:posOffset>457200</wp:posOffset>
          </wp:positionH>
          <wp:positionV relativeFrom="page">
            <wp:posOffset>448945</wp:posOffset>
          </wp:positionV>
          <wp:extent cx="1674000" cy="360000"/>
          <wp:effectExtent l="0" t="0" r="2540" b="2540"/>
          <wp:wrapNone/>
          <wp:docPr id="1443872473" name="Bilde 1" descr="Et bilde som inneholder Font, skjermbilde, Grafikk, grafisk design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6834720" name="Bilde 1" descr="Et bilde som inneholder Font, skjermbilde, Grafikk, grafisk design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4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81126"/>
    <w:multiLevelType w:val="multilevel"/>
    <w:tmpl w:val="AD86756A"/>
    <w:lvl w:ilvl="0">
      <w:start w:val="1"/>
      <w:numFmt w:val="decimal"/>
      <w:pStyle w:val="NP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POverskrift2"/>
      <w:suff w:val="space"/>
      <w:lvlText w:val="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NPOverskrift3"/>
      <w:suff w:val="space"/>
      <w:lvlText w:val="1.1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NPOverskrift4"/>
      <w:suff w:val="space"/>
      <w:lvlText w:val="1.1.1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7151140"/>
    <w:multiLevelType w:val="multilevel"/>
    <w:tmpl w:val="EE8C1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032B62"/>
    <w:multiLevelType w:val="multilevel"/>
    <w:tmpl w:val="0298E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3825A3"/>
    <w:multiLevelType w:val="multilevel"/>
    <w:tmpl w:val="CEA2BB1C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pStyle w:val="Overskrift2"/>
      <w:suff w:val="space"/>
      <w:lvlText w:val="%1.%2."/>
      <w:lvlJc w:val="left"/>
      <w:pPr>
        <w:ind w:left="425" w:firstLine="0"/>
      </w:pPr>
      <w:rPr>
        <w:rFonts w:hint="default"/>
      </w:rPr>
    </w:lvl>
    <w:lvl w:ilvl="2">
      <w:start w:val="1"/>
      <w:numFmt w:val="decimal"/>
      <w:lvlRestart w:val="0"/>
      <w:pStyle w:val="Overskrift3"/>
      <w:suff w:val="space"/>
      <w:lvlText w:val="%2.%3.%1."/>
      <w:lvlJc w:val="left"/>
      <w:pPr>
        <w:ind w:left="851" w:firstLine="0"/>
      </w:pPr>
      <w:rPr>
        <w:rFonts w:hint="default"/>
      </w:rPr>
    </w:lvl>
    <w:lvl w:ilvl="3">
      <w:start w:val="1"/>
      <w:numFmt w:val="decimal"/>
      <w:lvlRestart w:val="0"/>
      <w:pStyle w:val="Overskrift4"/>
      <w:suff w:val="space"/>
      <w:lvlText w:val="%1.%2.%3.%4."/>
      <w:lvlJc w:val="left"/>
      <w:pPr>
        <w:ind w:left="1276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CBC0682"/>
    <w:multiLevelType w:val="multilevel"/>
    <w:tmpl w:val="94BEA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8C7009"/>
    <w:multiLevelType w:val="multilevel"/>
    <w:tmpl w:val="D1D0A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35393200">
    <w:abstractNumId w:val="1"/>
  </w:num>
  <w:num w:numId="2" w16cid:durableId="1655060080">
    <w:abstractNumId w:val="3"/>
  </w:num>
  <w:num w:numId="3" w16cid:durableId="1060055796">
    <w:abstractNumId w:val="0"/>
  </w:num>
  <w:num w:numId="4" w16cid:durableId="559486305">
    <w:abstractNumId w:val="2"/>
  </w:num>
  <w:num w:numId="5" w16cid:durableId="227419498">
    <w:abstractNumId w:val="4"/>
  </w:num>
  <w:num w:numId="6" w16cid:durableId="9933422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1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>
      <o:colormru v:ext="edit" colors="#e2d7cd,#f9f7f5,#f7f3f0,#faf8f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DC1"/>
    <w:rsid w:val="000154F2"/>
    <w:rsid w:val="00017E13"/>
    <w:rsid w:val="000324D2"/>
    <w:rsid w:val="000325C2"/>
    <w:rsid w:val="00073B3D"/>
    <w:rsid w:val="000C568A"/>
    <w:rsid w:val="000F31A3"/>
    <w:rsid w:val="0010079D"/>
    <w:rsid w:val="00113486"/>
    <w:rsid w:val="0011460D"/>
    <w:rsid w:val="00121897"/>
    <w:rsid w:val="00160E81"/>
    <w:rsid w:val="00164C05"/>
    <w:rsid w:val="001A1DC1"/>
    <w:rsid w:val="001D17C6"/>
    <w:rsid w:val="001E493D"/>
    <w:rsid w:val="001E71D1"/>
    <w:rsid w:val="0022026F"/>
    <w:rsid w:val="0025323E"/>
    <w:rsid w:val="002915BE"/>
    <w:rsid w:val="002A0BEA"/>
    <w:rsid w:val="002A1AAB"/>
    <w:rsid w:val="002A6A2A"/>
    <w:rsid w:val="002C4158"/>
    <w:rsid w:val="002C5EB4"/>
    <w:rsid w:val="002F1480"/>
    <w:rsid w:val="00345345"/>
    <w:rsid w:val="00361D9F"/>
    <w:rsid w:val="00362226"/>
    <w:rsid w:val="003640A8"/>
    <w:rsid w:val="00373800"/>
    <w:rsid w:val="00385B8E"/>
    <w:rsid w:val="00397784"/>
    <w:rsid w:val="003B1C45"/>
    <w:rsid w:val="003E1D07"/>
    <w:rsid w:val="003E1E3C"/>
    <w:rsid w:val="00460B3B"/>
    <w:rsid w:val="004740D6"/>
    <w:rsid w:val="00494D26"/>
    <w:rsid w:val="004B65C4"/>
    <w:rsid w:val="004C1124"/>
    <w:rsid w:val="004C683E"/>
    <w:rsid w:val="004D103A"/>
    <w:rsid w:val="004F5BAE"/>
    <w:rsid w:val="00503105"/>
    <w:rsid w:val="00525509"/>
    <w:rsid w:val="00562314"/>
    <w:rsid w:val="005647B6"/>
    <w:rsid w:val="00580309"/>
    <w:rsid w:val="00580B38"/>
    <w:rsid w:val="00587459"/>
    <w:rsid w:val="00591D63"/>
    <w:rsid w:val="00592E35"/>
    <w:rsid w:val="00610428"/>
    <w:rsid w:val="0061170D"/>
    <w:rsid w:val="006169F0"/>
    <w:rsid w:val="00627B97"/>
    <w:rsid w:val="00633BAD"/>
    <w:rsid w:val="00645C00"/>
    <w:rsid w:val="0064619C"/>
    <w:rsid w:val="006461DC"/>
    <w:rsid w:val="006643EE"/>
    <w:rsid w:val="0068645A"/>
    <w:rsid w:val="0069751A"/>
    <w:rsid w:val="006A0D65"/>
    <w:rsid w:val="006C5DA5"/>
    <w:rsid w:val="006F2D23"/>
    <w:rsid w:val="006F53F4"/>
    <w:rsid w:val="00716D70"/>
    <w:rsid w:val="007201BA"/>
    <w:rsid w:val="00727036"/>
    <w:rsid w:val="00766C63"/>
    <w:rsid w:val="00781A42"/>
    <w:rsid w:val="00786187"/>
    <w:rsid w:val="007A0788"/>
    <w:rsid w:val="007C1968"/>
    <w:rsid w:val="007C2200"/>
    <w:rsid w:val="007C3887"/>
    <w:rsid w:val="00800C6B"/>
    <w:rsid w:val="00816066"/>
    <w:rsid w:val="00817A75"/>
    <w:rsid w:val="008351B4"/>
    <w:rsid w:val="00837615"/>
    <w:rsid w:val="00842889"/>
    <w:rsid w:val="00856E20"/>
    <w:rsid w:val="00865787"/>
    <w:rsid w:val="0088609A"/>
    <w:rsid w:val="008A48E3"/>
    <w:rsid w:val="008A66E9"/>
    <w:rsid w:val="008B71AF"/>
    <w:rsid w:val="008D2F31"/>
    <w:rsid w:val="008E1C2E"/>
    <w:rsid w:val="00927530"/>
    <w:rsid w:val="00945894"/>
    <w:rsid w:val="00951037"/>
    <w:rsid w:val="009828B7"/>
    <w:rsid w:val="00987787"/>
    <w:rsid w:val="00987ADB"/>
    <w:rsid w:val="009B5ADD"/>
    <w:rsid w:val="009C4974"/>
    <w:rsid w:val="00A02453"/>
    <w:rsid w:val="00A13D82"/>
    <w:rsid w:val="00A24991"/>
    <w:rsid w:val="00A321EE"/>
    <w:rsid w:val="00A3221F"/>
    <w:rsid w:val="00A45A1D"/>
    <w:rsid w:val="00AE05E3"/>
    <w:rsid w:val="00AF7E38"/>
    <w:rsid w:val="00B13C05"/>
    <w:rsid w:val="00B623A1"/>
    <w:rsid w:val="00B64251"/>
    <w:rsid w:val="00B72D39"/>
    <w:rsid w:val="00B926D9"/>
    <w:rsid w:val="00B933AD"/>
    <w:rsid w:val="00B942D3"/>
    <w:rsid w:val="00BD77BF"/>
    <w:rsid w:val="00C33980"/>
    <w:rsid w:val="00C561C4"/>
    <w:rsid w:val="00C634E4"/>
    <w:rsid w:val="00C7218C"/>
    <w:rsid w:val="00CD4D36"/>
    <w:rsid w:val="00CE5695"/>
    <w:rsid w:val="00D23109"/>
    <w:rsid w:val="00D6474C"/>
    <w:rsid w:val="00DB1FC3"/>
    <w:rsid w:val="00DB3930"/>
    <w:rsid w:val="00DC0D12"/>
    <w:rsid w:val="00E02D84"/>
    <w:rsid w:val="00E03B3E"/>
    <w:rsid w:val="00E13BC2"/>
    <w:rsid w:val="00E30E78"/>
    <w:rsid w:val="00E34C71"/>
    <w:rsid w:val="00E35488"/>
    <w:rsid w:val="00E540F9"/>
    <w:rsid w:val="00E67490"/>
    <w:rsid w:val="00E85EE3"/>
    <w:rsid w:val="00EB1750"/>
    <w:rsid w:val="00ED134C"/>
    <w:rsid w:val="00ED234C"/>
    <w:rsid w:val="00EE15A4"/>
    <w:rsid w:val="00EE5D39"/>
    <w:rsid w:val="00EF7599"/>
    <w:rsid w:val="00F701C5"/>
    <w:rsid w:val="00F72372"/>
    <w:rsid w:val="00F85005"/>
    <w:rsid w:val="00FA1DF9"/>
    <w:rsid w:val="00FA2030"/>
    <w:rsid w:val="00FB1F18"/>
    <w:rsid w:val="00FD59B5"/>
    <w:rsid w:val="00FE3F60"/>
    <w:rsid w:val="00FE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e2d7cd,#f9f7f5,#f7f3f0,#faf8f6"/>
    </o:shapedefaults>
    <o:shapelayout v:ext="edit">
      <o:idmap v:ext="edit" data="2"/>
    </o:shapelayout>
  </w:shapeDefaults>
  <w:decimalSymbol w:val=","/>
  <w:listSeparator w:val=";"/>
  <w14:docId w14:val="2D1DE8C1"/>
  <w15:chartTrackingRefBased/>
  <w15:docId w15:val="{03778FD7-4007-4552-9955-18CB0026A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rsid w:val="00A02453"/>
    <w:pPr>
      <w:spacing w:after="120" w:line="276" w:lineRule="auto"/>
    </w:pPr>
    <w:rPr>
      <w:rFonts w:ascii="Aptos" w:hAnsi="Aptos"/>
      <w:lang w:val="nb-NO"/>
    </w:rPr>
  </w:style>
  <w:style w:type="paragraph" w:styleId="Overskrift1">
    <w:name w:val="heading 1"/>
    <w:basedOn w:val="Normal"/>
    <w:next w:val="Normal"/>
    <w:link w:val="Overskrift1Tegn"/>
    <w:uiPriority w:val="4"/>
    <w:rsid w:val="00361D9F"/>
    <w:pPr>
      <w:keepNext/>
      <w:keepLines/>
      <w:numPr>
        <w:numId w:val="2"/>
      </w:numPr>
      <w:spacing w:before="480" w:after="240"/>
      <w:outlineLvl w:val="0"/>
    </w:pPr>
    <w:rPr>
      <w:rFonts w:asciiTheme="majorHAnsi" w:eastAsiaTheme="majorEastAsia" w:hAnsiTheme="majorHAnsi" w:cstheme="majorBidi"/>
      <w:b/>
      <w:sz w:val="32"/>
      <w:szCs w:val="40"/>
    </w:rPr>
  </w:style>
  <w:style w:type="paragraph" w:styleId="Overskrift2">
    <w:name w:val="heading 2"/>
    <w:basedOn w:val="Normal"/>
    <w:next w:val="Normal"/>
    <w:link w:val="Overskrift2Tegn"/>
    <w:uiPriority w:val="5"/>
    <w:rsid w:val="002A1AAB"/>
    <w:pPr>
      <w:keepNext/>
      <w:keepLines/>
      <w:numPr>
        <w:ilvl w:val="1"/>
        <w:numId w:val="2"/>
      </w:numPr>
      <w:spacing w:before="360"/>
      <w:outlineLvl w:val="1"/>
    </w:pPr>
    <w:rPr>
      <w:rFonts w:asciiTheme="majorHAnsi" w:eastAsiaTheme="majorEastAsia" w:hAnsiTheme="majorHAnsi" w:cstheme="majorBidi"/>
      <w:b/>
      <w:color w:val="4F5056" w:themeColor="text1"/>
      <w:sz w:val="28"/>
      <w:szCs w:val="32"/>
    </w:rPr>
  </w:style>
  <w:style w:type="paragraph" w:styleId="Overskrift3">
    <w:name w:val="heading 3"/>
    <w:basedOn w:val="Normal"/>
    <w:next w:val="Normal"/>
    <w:link w:val="Overskrift3Tegn"/>
    <w:uiPriority w:val="6"/>
    <w:rsid w:val="002A1AAB"/>
    <w:pPr>
      <w:keepNext/>
      <w:keepLines/>
      <w:numPr>
        <w:ilvl w:val="2"/>
        <w:numId w:val="2"/>
      </w:numPr>
      <w:spacing w:before="240"/>
      <w:outlineLvl w:val="2"/>
    </w:pPr>
    <w:rPr>
      <w:rFonts w:eastAsiaTheme="majorEastAsia" w:cstheme="majorBidi"/>
      <w:b/>
      <w:sz w:val="24"/>
      <w:szCs w:val="28"/>
    </w:rPr>
  </w:style>
  <w:style w:type="paragraph" w:styleId="Overskrift4">
    <w:name w:val="heading 4"/>
    <w:basedOn w:val="Normal"/>
    <w:next w:val="Normal"/>
    <w:link w:val="Overskrift4Tegn"/>
    <w:uiPriority w:val="7"/>
    <w:rsid w:val="002A1AAB"/>
    <w:pPr>
      <w:keepNext/>
      <w:keepLines/>
      <w:numPr>
        <w:ilvl w:val="3"/>
        <w:numId w:val="2"/>
      </w:numPr>
      <w:spacing w:before="120" w:after="60"/>
      <w:outlineLvl w:val="3"/>
    </w:pPr>
    <w:rPr>
      <w:rFonts w:eastAsiaTheme="majorEastAsia" w:cstheme="majorBidi"/>
      <w:b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CE5695"/>
    <w:pPr>
      <w:keepNext/>
      <w:keepLines/>
      <w:spacing w:before="80" w:after="40"/>
      <w:outlineLvl w:val="4"/>
    </w:pPr>
    <w:rPr>
      <w:rFonts w:eastAsiaTheme="majorEastAsia" w:cstheme="majorBidi"/>
      <w:color w:val="B35D0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rsid w:val="00CE56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898B93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rsid w:val="00CE5695"/>
    <w:pPr>
      <w:keepNext/>
      <w:keepLines/>
      <w:spacing w:before="40" w:after="0"/>
      <w:outlineLvl w:val="6"/>
    </w:pPr>
    <w:rPr>
      <w:rFonts w:eastAsiaTheme="majorEastAsia" w:cstheme="majorBidi"/>
      <w:color w:val="898B93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rsid w:val="00CE5695"/>
    <w:pPr>
      <w:keepNext/>
      <w:keepLines/>
      <w:spacing w:after="0"/>
      <w:outlineLvl w:val="7"/>
    </w:pPr>
    <w:rPr>
      <w:rFonts w:eastAsiaTheme="majorEastAsia" w:cstheme="majorBidi"/>
      <w:i/>
      <w:iCs/>
      <w:color w:val="686971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rsid w:val="00CE5695"/>
    <w:pPr>
      <w:keepNext/>
      <w:keepLines/>
      <w:spacing w:after="0"/>
      <w:outlineLvl w:val="8"/>
    </w:pPr>
    <w:rPr>
      <w:rFonts w:eastAsiaTheme="majorEastAsia" w:cstheme="majorBidi"/>
      <w:color w:val="686971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4"/>
    <w:rsid w:val="00A02453"/>
    <w:rPr>
      <w:rFonts w:asciiTheme="majorHAnsi" w:eastAsiaTheme="majorEastAsia" w:hAnsiTheme="majorHAnsi" w:cstheme="majorBidi"/>
      <w:b/>
      <w:sz w:val="32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5"/>
    <w:rsid w:val="00A02453"/>
    <w:rPr>
      <w:rFonts w:asciiTheme="majorHAnsi" w:eastAsiaTheme="majorEastAsia" w:hAnsiTheme="majorHAnsi" w:cstheme="majorBidi"/>
      <w:b/>
      <w:color w:val="4F5056" w:themeColor="text1"/>
      <w:sz w:val="28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6"/>
    <w:rsid w:val="00A02453"/>
    <w:rPr>
      <w:rFonts w:ascii="Aptos" w:eastAsiaTheme="majorEastAsia" w:hAnsi="Aptos" w:cstheme="majorBidi"/>
      <w:b/>
      <w:sz w:val="24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7"/>
    <w:rsid w:val="00A02453"/>
    <w:rPr>
      <w:rFonts w:ascii="Aptos" w:eastAsiaTheme="majorEastAsia" w:hAnsi="Aptos" w:cstheme="majorBidi"/>
      <w:b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E5695"/>
    <w:rPr>
      <w:rFonts w:eastAsiaTheme="majorEastAsia" w:cstheme="majorBidi"/>
      <w:color w:val="B35D00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E5695"/>
    <w:rPr>
      <w:rFonts w:eastAsiaTheme="majorEastAsia" w:cstheme="majorBidi"/>
      <w:i/>
      <w:iCs/>
      <w:color w:val="898B93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E5695"/>
    <w:rPr>
      <w:rFonts w:eastAsiaTheme="majorEastAsia" w:cstheme="majorBidi"/>
      <w:color w:val="898B93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E5695"/>
    <w:rPr>
      <w:rFonts w:eastAsiaTheme="majorEastAsia" w:cstheme="majorBidi"/>
      <w:i/>
      <w:iCs/>
      <w:color w:val="686971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E5695"/>
    <w:rPr>
      <w:rFonts w:eastAsiaTheme="majorEastAsia" w:cstheme="majorBidi"/>
      <w:color w:val="686971" w:themeColor="text1" w:themeTint="D8"/>
    </w:rPr>
  </w:style>
  <w:style w:type="paragraph" w:styleId="Tittel">
    <w:name w:val="Title"/>
    <w:basedOn w:val="Normal"/>
    <w:next w:val="Normal"/>
    <w:link w:val="TittelTegn"/>
    <w:uiPriority w:val="2"/>
    <w:rsid w:val="00CE56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2"/>
    <w:rsid w:val="00A024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3"/>
    <w:rsid w:val="001E71D1"/>
    <w:pPr>
      <w:numPr>
        <w:ilvl w:val="1"/>
      </w:numPr>
    </w:pPr>
    <w:rPr>
      <w:rFonts w:eastAsiaTheme="majorEastAsia" w:cstheme="majorBidi"/>
      <w:color w:val="4F5056" w:themeColor="text1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3"/>
    <w:rsid w:val="00A02453"/>
    <w:rPr>
      <w:rFonts w:ascii="Aptos" w:eastAsiaTheme="majorEastAsia" w:hAnsi="Aptos" w:cstheme="majorBidi"/>
      <w:color w:val="4F5056" w:themeColor="text1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8"/>
    <w:rsid w:val="00361D9F"/>
    <w:pPr>
      <w:spacing w:before="120"/>
      <w:ind w:left="567"/>
      <w:jc w:val="center"/>
    </w:pPr>
    <w:rPr>
      <w:i/>
      <w:iCs/>
      <w:color w:val="787982" w:themeColor="text1" w:themeTint="BF"/>
    </w:rPr>
  </w:style>
  <w:style w:type="character" w:customStyle="1" w:styleId="SitatTegn">
    <w:name w:val="Sitat Tegn"/>
    <w:basedOn w:val="Standardskriftforavsnitt"/>
    <w:link w:val="Sitat"/>
    <w:uiPriority w:val="8"/>
    <w:rsid w:val="00A02453"/>
    <w:rPr>
      <w:rFonts w:ascii="Aptos" w:hAnsi="Aptos"/>
      <w:i/>
      <w:iCs/>
      <w:color w:val="787982" w:themeColor="text1" w:themeTint="BF"/>
    </w:rPr>
  </w:style>
  <w:style w:type="paragraph" w:styleId="Listeavsnitt">
    <w:name w:val="List Paragraph"/>
    <w:aliases w:val="Listestil"/>
    <w:basedOn w:val="Normal"/>
    <w:uiPriority w:val="34"/>
    <w:qFormat/>
    <w:rsid w:val="00CE569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unhideWhenUsed/>
    <w:rsid w:val="001E71D1"/>
    <w:rPr>
      <w:i/>
      <w:iCs/>
      <w:color w:val="4F5056" w:themeColor="text1"/>
    </w:rPr>
  </w:style>
  <w:style w:type="paragraph" w:styleId="Sterktsitat">
    <w:name w:val="Intense Quote"/>
    <w:basedOn w:val="Normal"/>
    <w:next w:val="NPTekst"/>
    <w:link w:val="SterktsitatTegn"/>
    <w:uiPriority w:val="9"/>
    <w:rsid w:val="00361D9F"/>
    <w:pPr>
      <w:pBdr>
        <w:top w:val="single" w:sz="4" w:space="10" w:color="B35D00" w:themeColor="accent1" w:themeShade="BF"/>
        <w:bottom w:val="single" w:sz="4" w:space="10" w:color="B35D00" w:themeColor="accent1" w:themeShade="BF"/>
      </w:pBdr>
      <w:spacing w:before="120"/>
      <w:ind w:left="567" w:right="567"/>
      <w:jc w:val="center"/>
    </w:pPr>
    <w:rPr>
      <w:i/>
      <w:iCs/>
      <w:color w:val="4F5056" w:themeColor="text1"/>
    </w:rPr>
  </w:style>
  <w:style w:type="character" w:customStyle="1" w:styleId="SterktsitatTegn">
    <w:name w:val="Sterkt sitat Tegn"/>
    <w:basedOn w:val="Standardskriftforavsnitt"/>
    <w:link w:val="Sterktsitat"/>
    <w:uiPriority w:val="9"/>
    <w:rsid w:val="00A02453"/>
    <w:rPr>
      <w:rFonts w:ascii="Aptos" w:hAnsi="Aptos"/>
      <w:i/>
      <w:iCs/>
      <w:color w:val="4F5056" w:themeColor="text1"/>
    </w:rPr>
  </w:style>
  <w:style w:type="character" w:styleId="Sterkreferanse">
    <w:name w:val="Intense Reference"/>
    <w:basedOn w:val="Standardskriftforavsnitt"/>
    <w:uiPriority w:val="32"/>
    <w:unhideWhenUsed/>
    <w:rsid w:val="001E71D1"/>
    <w:rPr>
      <w:b/>
      <w:bCs/>
      <w:smallCaps/>
      <w:color w:val="4F5056" w:themeColor="text1"/>
      <w:spacing w:val="5"/>
    </w:rPr>
  </w:style>
  <w:style w:type="character" w:styleId="Svakreferanse">
    <w:name w:val="Subtle Reference"/>
    <w:basedOn w:val="Standardskriftforavsnitt"/>
    <w:uiPriority w:val="31"/>
    <w:unhideWhenUsed/>
    <w:rsid w:val="00E540F9"/>
    <w:rPr>
      <w:smallCaps/>
      <w:color w:val="8A8B94" w:themeColor="text1" w:themeTint="A5"/>
    </w:rPr>
  </w:style>
  <w:style w:type="character" w:styleId="Boktittel">
    <w:name w:val="Book Title"/>
    <w:basedOn w:val="Standardskriftforavsnitt"/>
    <w:uiPriority w:val="33"/>
    <w:unhideWhenUsed/>
    <w:rsid w:val="00E540F9"/>
    <w:rPr>
      <w:b/>
      <w:bCs/>
      <w:i/>
      <w:iCs/>
      <w:spacing w:val="5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2A1AAB"/>
    <w:pPr>
      <w:spacing w:after="200" w:line="240" w:lineRule="auto"/>
    </w:pPr>
    <w:rPr>
      <w:i/>
      <w:iCs/>
      <w:color w:val="4F5056" w:themeColor="text1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3E1D07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3E1D07"/>
    <w:rPr>
      <w:rFonts w:ascii="Aptos" w:hAnsi="Aptos"/>
    </w:rPr>
  </w:style>
  <w:style w:type="paragraph" w:styleId="Bunntekst">
    <w:name w:val="footer"/>
    <w:basedOn w:val="Normal"/>
    <w:link w:val="BunntekstTegn"/>
    <w:uiPriority w:val="99"/>
    <w:unhideWhenUsed/>
    <w:rsid w:val="003E1D07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3E1D07"/>
    <w:rPr>
      <w:rFonts w:ascii="Aptos" w:hAnsi="Aptos"/>
    </w:rPr>
  </w:style>
  <w:style w:type="table" w:styleId="Vanligtabell1">
    <w:name w:val="Plain Table 1"/>
    <w:basedOn w:val="Vanligtabell"/>
    <w:uiPriority w:val="41"/>
    <w:rsid w:val="002915B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Sidetall">
    <w:name w:val="page number"/>
    <w:basedOn w:val="Standardskriftforavsnitt"/>
    <w:uiPriority w:val="99"/>
    <w:semiHidden/>
    <w:unhideWhenUsed/>
    <w:rsid w:val="00E34C71"/>
  </w:style>
  <w:style w:type="character" w:styleId="Svakutheving">
    <w:name w:val="Subtle Emphasis"/>
    <w:basedOn w:val="Standardskriftforavsnitt"/>
    <w:uiPriority w:val="19"/>
    <w:unhideWhenUsed/>
    <w:rsid w:val="001E71D1"/>
    <w:rPr>
      <w:i/>
      <w:iCs/>
      <w:color w:val="4F5056" w:themeColor="text1"/>
    </w:rPr>
  </w:style>
  <w:style w:type="paragraph" w:customStyle="1" w:styleId="NPTekst">
    <w:name w:val="NP Tekst"/>
    <w:basedOn w:val="Normal"/>
    <w:qFormat/>
    <w:rsid w:val="007C3887"/>
    <w:pPr>
      <w:spacing w:after="80"/>
    </w:pPr>
    <w:rPr>
      <w:color w:val="4F5056" w:themeColor="text1"/>
    </w:rPr>
  </w:style>
  <w:style w:type="paragraph" w:customStyle="1" w:styleId="NPIngress">
    <w:name w:val="NP Ingress"/>
    <w:basedOn w:val="NPTekst"/>
    <w:uiPriority w:val="1"/>
    <w:qFormat/>
    <w:rsid w:val="002A6A2A"/>
    <w:pPr>
      <w:spacing w:after="240"/>
    </w:pPr>
    <w:rPr>
      <w:b/>
      <w:sz w:val="24"/>
    </w:rPr>
  </w:style>
  <w:style w:type="paragraph" w:customStyle="1" w:styleId="Sitat0">
    <w:name w:val="Sitat_"/>
    <w:basedOn w:val="NPTekst"/>
    <w:semiHidden/>
    <w:unhideWhenUsed/>
    <w:rsid w:val="00361D9F"/>
    <w:pPr>
      <w:spacing w:before="120"/>
    </w:pPr>
    <w:rPr>
      <w:i/>
    </w:rPr>
  </w:style>
  <w:style w:type="table" w:customStyle="1" w:styleId="NPTabell1">
    <w:name w:val="NP Tabell 1"/>
    <w:basedOn w:val="Vanligtabell"/>
    <w:uiPriority w:val="99"/>
    <w:rsid w:val="002915BE"/>
    <w:pPr>
      <w:spacing w:after="0" w:line="240" w:lineRule="auto"/>
      <w:contextualSpacing/>
    </w:pPr>
    <w:rPr>
      <w:rFonts w:ascii="Aptos" w:hAnsi="Aptos" w:cs="Times New Roman (CS-brødtekst)"/>
      <w:color w:val="4F5056" w:themeColor="text1"/>
      <w:kern w:val="2"/>
      <w:sz w:val="20"/>
      <w:szCs w:val="24"/>
      <w:lang w:val="nb-NO"/>
      <w14:ligatures w14:val="standardContextual"/>
    </w:rPr>
    <w:tblPr>
      <w:tblBorders>
        <w:top w:val="single" w:sz="4" w:space="0" w:color="E2D7CD" w:themeColor="background2"/>
        <w:left w:val="single" w:sz="4" w:space="0" w:color="E2D7CD" w:themeColor="background2"/>
        <w:bottom w:val="single" w:sz="4" w:space="0" w:color="E2D7CD" w:themeColor="background2"/>
        <w:right w:val="single" w:sz="4" w:space="0" w:color="E2D7CD" w:themeColor="background2"/>
        <w:insideH w:val="single" w:sz="4" w:space="0" w:color="E2D7CD" w:themeColor="background2"/>
        <w:insideV w:val="single" w:sz="4" w:space="0" w:color="E2D7CD" w:themeColor="background2"/>
      </w:tblBorders>
      <w:tblCellMar>
        <w:top w:w="108" w:type="dxa"/>
        <w:bottom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</w:tblStylePr>
  </w:style>
  <w:style w:type="table" w:customStyle="1" w:styleId="NPTabell2">
    <w:name w:val="NP Tabell 2"/>
    <w:basedOn w:val="NPTabell1"/>
    <w:uiPriority w:val="99"/>
    <w:rsid w:val="002915BE"/>
    <w:rPr>
      <w:kern w:val="0"/>
      <w:szCs w:val="20"/>
      <w:lang w:val="nn-NO" w:eastAsia="nb-NO"/>
      <w14:ligatures w14:val="none"/>
    </w:rPr>
    <w:tblPr/>
    <w:tcPr>
      <w:shd w:val="clear" w:color="auto" w:fill="auto"/>
    </w:tcPr>
    <w:tblStylePr w:type="firstRow">
      <w:rPr>
        <w:rFonts w:ascii="Aptos" w:hAnsi="Aptos"/>
        <w:b/>
        <w:bCs/>
        <w:caps/>
        <w:smallCaps w:val="0"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</w:tcBorders>
        <w:shd w:val="clear" w:color="auto" w:fill="E2D7CD" w:themeFill="background2"/>
      </w:tcPr>
    </w:tblStylePr>
    <w:tblStylePr w:type="lastRow">
      <w:rPr>
        <w:rFonts w:ascii="Avenir Next Demi Bold" w:hAnsi="Avenir Next Demi Bold"/>
        <w:b/>
        <w:bCs/>
      </w:rPr>
      <w:tblPr/>
      <w:tcPr>
        <w:tcBorders>
          <w:top w:val="single" w:sz="8" w:space="0" w:color="CE963C" w:themeColor="accent4" w:themeShade="BF"/>
          <w:bottom w:val="single" w:sz="4" w:space="0" w:color="CE963C" w:themeColor="accent4" w:themeShade="BF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table" w:customStyle="1" w:styleId="NPtabell3">
    <w:name w:val="NP tabell 3"/>
    <w:basedOn w:val="NPTabell1"/>
    <w:uiPriority w:val="99"/>
    <w:rsid w:val="002915BE"/>
    <w:tblPr>
      <w:tblBorders>
        <w:top w:val="single" w:sz="4" w:space="0" w:color="DBDBDE" w:themeColor="text1" w:themeTint="33"/>
        <w:left w:val="single" w:sz="4" w:space="0" w:color="DBDBDE" w:themeColor="text1" w:themeTint="33"/>
        <w:bottom w:val="single" w:sz="4" w:space="0" w:color="DBDBDE" w:themeColor="text1" w:themeTint="33"/>
        <w:right w:val="single" w:sz="4" w:space="0" w:color="DBDBDE" w:themeColor="text1" w:themeTint="33"/>
        <w:insideH w:val="single" w:sz="4" w:space="0" w:color="DBDBDE" w:themeColor="text1" w:themeTint="33"/>
        <w:insideV w:val="single" w:sz="4" w:space="0" w:color="DBDBDE" w:themeColor="text1" w:themeTint="33"/>
      </w:tblBorders>
    </w:tblPr>
    <w:tblStylePr w:type="firstRow">
      <w:rPr>
        <w:b/>
        <w:caps/>
        <w:smallCaps w:val="0"/>
        <w:color w:val="4F505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DBDE" w:themeFill="text1" w:themeFillTint="33"/>
      </w:tcPr>
    </w:tblStylePr>
  </w:style>
  <w:style w:type="table" w:styleId="Tabellrutenett">
    <w:name w:val="Table Grid"/>
    <w:aliases w:val="NP tabell 4"/>
    <w:basedOn w:val="NPTabell1"/>
    <w:uiPriority w:val="39"/>
    <w:rsid w:val="002915BE"/>
    <w:tblPr>
      <w:tblBorders>
        <w:top w:val="single" w:sz="4" w:space="0" w:color="93949B" w:themeColor="text1" w:themeTint="99"/>
        <w:left w:val="single" w:sz="4" w:space="0" w:color="93949B" w:themeColor="text1" w:themeTint="99"/>
        <w:bottom w:val="single" w:sz="4" w:space="0" w:color="93949B" w:themeColor="text1" w:themeTint="99"/>
        <w:right w:val="single" w:sz="4" w:space="0" w:color="93949B" w:themeColor="text1" w:themeTint="99"/>
        <w:insideH w:val="single" w:sz="4" w:space="0" w:color="93949B" w:themeColor="text1" w:themeTint="99"/>
        <w:insideV w:val="single" w:sz="4" w:space="0" w:color="93949B" w:themeColor="text1" w:themeTint="99"/>
      </w:tblBorders>
    </w:tblPr>
    <w:tcPr>
      <w:shd w:val="clear" w:color="auto" w:fill="auto"/>
    </w:tcPr>
    <w:tblStylePr w:type="firstRow">
      <w:rPr>
        <w:rFonts w:ascii="Aptos" w:hAnsi="Aptos"/>
        <w:b/>
        <w:caps w:val="0"/>
        <w:smallCaps w:val="0"/>
        <w:color w:val="4F5056" w:themeColor="text1"/>
        <w:sz w:val="20"/>
      </w:rPr>
    </w:tblStylePr>
  </w:style>
  <w:style w:type="table" w:styleId="Rutenettabelllys">
    <w:name w:val="Grid Table Light"/>
    <w:aliases w:val="NP tabell 5"/>
    <w:basedOn w:val="Vanligtabell"/>
    <w:uiPriority w:val="40"/>
    <w:rsid w:val="00F72372"/>
    <w:pPr>
      <w:spacing w:after="0" w:line="240" w:lineRule="auto"/>
    </w:pPr>
    <w:rPr>
      <w:rFonts w:ascii="Aptos" w:hAnsi="Aptos"/>
      <w:color w:val="4F5056" w:themeColor="text1"/>
      <w:kern w:val="2"/>
      <w:sz w:val="18"/>
      <w:szCs w:val="24"/>
      <w:lang w:val="nb-NO"/>
      <w14:ligatures w14:val="standardContextual"/>
    </w:rPr>
    <w:tblPr>
      <w:tblBorders>
        <w:top w:val="single" w:sz="8" w:space="0" w:color="EF7D00" w:themeColor="text2"/>
        <w:bottom w:val="single" w:sz="8" w:space="0" w:color="EF7D00" w:themeColor="text2"/>
        <w:insideH w:val="single" w:sz="8" w:space="0" w:color="EF7D00" w:themeColor="text2"/>
        <w:insideV w:val="single" w:sz="8" w:space="0" w:color="EF7D00" w:themeColor="text2"/>
      </w:tblBorders>
      <w:tblCellMar>
        <w:top w:w="108" w:type="dxa"/>
        <w:bottom w:w="108" w:type="dxa"/>
      </w:tblCellMar>
    </w:tblPr>
    <w:tcPr>
      <w:shd w:val="clear" w:color="auto" w:fill="F9F7F5"/>
    </w:tcPr>
  </w:style>
  <w:style w:type="paragraph" w:customStyle="1" w:styleId="NPTittel">
    <w:name w:val="NP Tittel"/>
    <w:basedOn w:val="Tittel"/>
    <w:next w:val="NPTekst"/>
    <w:qFormat/>
    <w:rsid w:val="007A0788"/>
    <w:pPr>
      <w:spacing w:after="120"/>
    </w:pPr>
    <w:rPr>
      <w:sz w:val="36"/>
    </w:rPr>
  </w:style>
  <w:style w:type="paragraph" w:customStyle="1" w:styleId="NPundertittel">
    <w:name w:val="NP undertittel"/>
    <w:basedOn w:val="Undertittel"/>
    <w:next w:val="NPTekst"/>
    <w:qFormat/>
    <w:rsid w:val="007C3887"/>
    <w:pPr>
      <w:spacing w:after="46"/>
    </w:pPr>
    <w:rPr>
      <w:color w:val="auto"/>
    </w:rPr>
  </w:style>
  <w:style w:type="paragraph" w:customStyle="1" w:styleId="NPOverskrift2">
    <w:name w:val="NP Overskrift 2"/>
    <w:basedOn w:val="Overskrift2"/>
    <w:next w:val="NPTekst"/>
    <w:qFormat/>
    <w:rsid w:val="00503105"/>
    <w:pPr>
      <w:numPr>
        <w:numId w:val="3"/>
      </w:numPr>
    </w:pPr>
    <w:rPr>
      <w:b w:val="0"/>
    </w:rPr>
  </w:style>
  <w:style w:type="paragraph" w:customStyle="1" w:styleId="NPOverskrift1">
    <w:name w:val="NP Overskrift 1"/>
    <w:basedOn w:val="Overskrift1"/>
    <w:next w:val="NPTekst"/>
    <w:qFormat/>
    <w:rsid w:val="00503105"/>
    <w:pPr>
      <w:numPr>
        <w:numId w:val="3"/>
      </w:numPr>
    </w:pPr>
    <w:rPr>
      <w:b w:val="0"/>
      <w:color w:val="4F5056" w:themeColor="text1"/>
    </w:rPr>
  </w:style>
  <w:style w:type="paragraph" w:customStyle="1" w:styleId="NPOverskrift3">
    <w:name w:val="NP Overskrift 3"/>
    <w:basedOn w:val="Overskrift3"/>
    <w:next w:val="NPTekst"/>
    <w:qFormat/>
    <w:rsid w:val="00503105"/>
    <w:pPr>
      <w:numPr>
        <w:numId w:val="3"/>
      </w:numPr>
    </w:pPr>
    <w:rPr>
      <w:b w:val="0"/>
      <w:color w:val="4F5056" w:themeColor="text1"/>
    </w:rPr>
  </w:style>
  <w:style w:type="paragraph" w:customStyle="1" w:styleId="NPOverskrift4">
    <w:name w:val="NP Overskrift 4"/>
    <w:basedOn w:val="Overskrift4"/>
    <w:qFormat/>
    <w:rsid w:val="00503105"/>
    <w:pPr>
      <w:numPr>
        <w:numId w:val="3"/>
      </w:numPr>
    </w:pPr>
    <w:rPr>
      <w:b w:val="0"/>
      <w:i w:val="0"/>
      <w:color w:val="4F5056" w:themeColor="text1"/>
    </w:rPr>
  </w:style>
  <w:style w:type="paragraph" w:customStyle="1" w:styleId="NPBildetekst">
    <w:name w:val="NP Bildetekst"/>
    <w:basedOn w:val="NPTekst"/>
    <w:next w:val="NPTekst"/>
    <w:autoRedefine/>
    <w:qFormat/>
    <w:rsid w:val="00073B3D"/>
    <w:rPr>
      <w:i/>
      <w:sz w:val="18"/>
    </w:rPr>
  </w:style>
  <w:style w:type="paragraph" w:customStyle="1" w:styleId="NPSitat">
    <w:name w:val="NP Sitat"/>
    <w:basedOn w:val="Sitat"/>
    <w:next w:val="NPTekst"/>
    <w:qFormat/>
    <w:rsid w:val="0010079D"/>
    <w:pPr>
      <w:ind w:left="0"/>
    </w:pPr>
  </w:style>
  <w:style w:type="paragraph" w:customStyle="1" w:styleId="NPmarkertsitat">
    <w:name w:val="NP markert sitat"/>
    <w:basedOn w:val="Sterktsitat"/>
    <w:next w:val="NPTekst"/>
    <w:qFormat/>
    <w:rsid w:val="0010079D"/>
    <w:pPr>
      <w:ind w:left="425"/>
    </w:pPr>
  </w:style>
  <w:style w:type="character" w:customStyle="1" w:styleId="s1">
    <w:name w:val="s1"/>
    <w:basedOn w:val="Standardskriftforavsnitt"/>
    <w:rsid w:val="0011460D"/>
  </w:style>
  <w:style w:type="character" w:customStyle="1" w:styleId="apple-converted-space">
    <w:name w:val="apple-converted-space"/>
    <w:basedOn w:val="Standardskriftforavsnitt"/>
    <w:rsid w:val="0011460D"/>
  </w:style>
  <w:style w:type="character" w:styleId="Hyperkobling">
    <w:name w:val="Hyperlink"/>
    <w:basedOn w:val="Standardskriftforavsnitt"/>
    <w:uiPriority w:val="99"/>
    <w:unhideWhenUsed/>
    <w:rsid w:val="00AF7E38"/>
    <w:rPr>
      <w:color w:val="388379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AF7E38"/>
    <w:rPr>
      <w:color w:val="605E5C"/>
      <w:shd w:val="clear" w:color="auto" w:fill="E1DFDD"/>
    </w:rPr>
  </w:style>
  <w:style w:type="table" w:styleId="Vanligtabell2">
    <w:name w:val="Plain Table 2"/>
    <w:basedOn w:val="Vanligtabell"/>
    <w:uiPriority w:val="42"/>
    <w:rsid w:val="0064619C"/>
    <w:pPr>
      <w:spacing w:after="0" w:line="240" w:lineRule="auto"/>
    </w:pPr>
    <w:tblPr>
      <w:tblStyleRowBandSize w:val="1"/>
      <w:tblStyleColBandSize w:val="1"/>
      <w:tblBorders>
        <w:top w:val="single" w:sz="4" w:space="0" w:color="A4A5AC" w:themeColor="text1" w:themeTint="80"/>
        <w:bottom w:val="single" w:sz="4" w:space="0" w:color="A4A5A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A4A5A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A4A5A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4A5AC" w:themeColor="text1" w:themeTint="80"/>
          <w:right w:val="single" w:sz="4" w:space="0" w:color="A4A5AC" w:themeColor="text1" w:themeTint="80"/>
        </w:tcBorders>
      </w:tcPr>
    </w:tblStylePr>
    <w:tblStylePr w:type="band2Vert">
      <w:tblPr/>
      <w:tcPr>
        <w:tcBorders>
          <w:left w:val="single" w:sz="4" w:space="0" w:color="A4A5AC" w:themeColor="text1" w:themeTint="80"/>
          <w:right w:val="single" w:sz="4" w:space="0" w:color="A4A5AC" w:themeColor="text1" w:themeTint="80"/>
        </w:tcBorders>
      </w:tcPr>
    </w:tblStylePr>
    <w:tblStylePr w:type="band1Horz">
      <w:tblPr/>
      <w:tcPr>
        <w:tcBorders>
          <w:top w:val="single" w:sz="4" w:space="0" w:color="A4A5AC" w:themeColor="text1" w:themeTint="80"/>
          <w:bottom w:val="single" w:sz="4" w:space="0" w:color="A4A5AC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rdplanas.sharepoint.com/sites/Nordplan-OrganizationAssetsLibrary/OfficeTemplateLibrary/NP%20Blank%20BM.dotx" TargetMode="External"/></Relationships>
</file>

<file path=word/theme/theme1.xml><?xml version="1.0" encoding="utf-8"?>
<a:theme xmlns:a="http://schemas.openxmlformats.org/drawingml/2006/main" name="Office-tema">
  <a:themeElements>
    <a:clrScheme name="Nordplan wordmal">
      <a:dk1>
        <a:srgbClr val="4F5056"/>
      </a:dk1>
      <a:lt1>
        <a:srgbClr val="FFFFFF"/>
      </a:lt1>
      <a:dk2>
        <a:srgbClr val="EF7D00"/>
      </a:dk2>
      <a:lt2>
        <a:srgbClr val="E2D7CD"/>
      </a:lt2>
      <a:accent1>
        <a:srgbClr val="EF7D00"/>
      </a:accent1>
      <a:accent2>
        <a:srgbClr val="97D2D4"/>
      </a:accent2>
      <a:accent3>
        <a:srgbClr val="388379"/>
      </a:accent3>
      <a:accent4>
        <a:srgbClr val="E0BD84"/>
      </a:accent4>
      <a:accent5>
        <a:srgbClr val="7AA8CD"/>
      </a:accent5>
      <a:accent6>
        <a:srgbClr val="BD5A48"/>
      </a:accent6>
      <a:hlink>
        <a:srgbClr val="388379"/>
      </a:hlink>
      <a:folHlink>
        <a:srgbClr val="BD5A48"/>
      </a:folHlink>
    </a:clrScheme>
    <a:fontScheme name="Nordplan wordmal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BDD5513555BC468F0A713D50229326" ma:contentTypeVersion="4" ma:contentTypeDescription="Opprett et nytt dokument." ma:contentTypeScope="" ma:versionID="6ca5b352bea7ab41bae1c54a815c44e2">
  <xsd:schema xmlns:xsd="http://www.w3.org/2001/XMLSchema" xmlns:xs="http://www.w3.org/2001/XMLSchema" xmlns:p="http://schemas.microsoft.com/office/2006/metadata/properties" xmlns:ns2="8d106c9e-7acf-4325-9f29-2e5db070ce33" xmlns:ns3="de1922f9-16d7-4da7-8d4c-3c21f480a8b7" targetNamespace="http://schemas.microsoft.com/office/2006/metadata/properties" ma:root="true" ma:fieldsID="01ded3fd78a5bea673f0e862116d3bde" ns2:_="" ns3:_="">
    <xsd:import namespace="8d106c9e-7acf-4325-9f29-2e5db070ce33"/>
    <xsd:import namespace="de1922f9-16d7-4da7-8d4c-3c21f480a8b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06c9e-7acf-4325-9f29-2e5db070ce3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922f9-16d7-4da7-8d4c-3c21f480a8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d106c9e-7acf-4325-9f29-2e5db070ce33">6463CZV5FHZV-165349357-46</_dlc_DocId>
    <_dlc_DocIdUrl xmlns="8d106c9e-7acf-4325-9f29-2e5db070ce33">
      <Url>https://nordplanas.sharepoint.com/sites/Nordplan-OrganizationAssetsLibrary/_layouts/15/DocIdRedir.aspx?ID=6463CZV5FHZV-165349357-46</Url>
      <Description>6463CZV5FHZV-165349357-46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4969C3E-B15C-48F4-926E-FDEE5C0931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398EF8-0936-44B9-8D9B-5B24203EB8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106c9e-7acf-4325-9f29-2e5db070ce33"/>
    <ds:schemaRef ds:uri="de1922f9-16d7-4da7-8d4c-3c21f480a8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FD3484-3E18-4A5A-9EF0-6ECE28C20213}">
  <ds:schemaRefs>
    <ds:schemaRef ds:uri="http://schemas.microsoft.com/office/2006/metadata/properties"/>
    <ds:schemaRef ds:uri="http://schemas.microsoft.com/office/infopath/2007/PartnerControls"/>
    <ds:schemaRef ds:uri="8d106c9e-7acf-4325-9f29-2e5db070ce33"/>
  </ds:schemaRefs>
</ds:datastoreItem>
</file>

<file path=customXml/itemProps4.xml><?xml version="1.0" encoding="utf-8"?>
<ds:datastoreItem xmlns:ds="http://schemas.openxmlformats.org/officeDocument/2006/customXml" ds:itemID="{126722C4-1DE5-4262-AFF2-8DA47BA65B6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E9DF978-E61A-4B05-AFFE-C7275E36526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NP%20Blank%20BM</Template>
  <TotalTime>56</TotalTime>
  <Pages>1</Pages>
  <Words>115</Words>
  <Characters>854</Characters>
  <Application>Microsoft Office Word</Application>
  <DocSecurity>0</DocSecurity>
  <Lines>37</Lines>
  <Paragraphs>22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NP brevmal</vt:lpstr>
    </vt:vector>
  </TitlesOfParts>
  <Company>Nordplan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NP brevmal</dc:title>
  <dc:subject>NP wordmal 2026</dc:subject>
  <dc:creator>Stian Jordet</dc:creator>
  <cp:keywords/>
  <dc:description/>
  <cp:lastModifiedBy>Stian Jordet</cp:lastModifiedBy>
  <cp:revision>2</cp:revision>
  <dcterms:created xsi:type="dcterms:W3CDTF">2026-03-19T13:06:00Z</dcterms:created>
  <dcterms:modified xsi:type="dcterms:W3CDTF">2026-06-08T13:18:00Z</dcterms:modified>
  <cp:category>Dokumentmal</cp:category>
  <cp:contentStatus>under arbeid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0x01010050BDD5513555BC468F0A713D50229326</vt:lpwstr>
  </property>
  <property fmtid="{D5CDD505-2E9C-101B-9397-08002B2CF9AE}" pid="3" name="MediaServiceImageTags">
    <vt:lpwstr/>
  </property>
  <property fmtid="{D5CDD505-2E9C-101B-9397-08002B2CF9AE}" pid="4" name="_dlc_DocIdItemGuid">
    <vt:lpwstr>75e16276-de17-410d-845f-1f05d5b15ed5</vt:lpwstr>
  </property>
</Properties>
</file>