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1DB4" w14:textId="64354895" w:rsidR="006F7C40" w:rsidRPr="001345B1" w:rsidRDefault="006F7C40" w:rsidP="00D14E61">
      <w:pPr>
        <w:pStyle w:val="Tittel"/>
      </w:pPr>
      <w:r>
        <w:t>S</w:t>
      </w:r>
      <w:r w:rsidRPr="001345B1">
        <w:t xml:space="preserve">varskjema </w:t>
      </w:r>
      <w:r w:rsidR="007E6EE8">
        <w:t>tekniske og faglige kvalifik</w:t>
      </w:r>
      <w:r w:rsidR="008F7E32">
        <w:t>a</w:t>
      </w:r>
      <w:r w:rsidR="007E6EE8">
        <w:t>sjoner</w:t>
      </w:r>
    </w:p>
    <w:p w14:paraId="5D21746E" w14:textId="77777777" w:rsidR="006F7C40" w:rsidRPr="001345B1" w:rsidRDefault="006F7C40" w:rsidP="001345B1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6F7C40" w:rsidRPr="001345B1" w14:paraId="2FFFE0A0" w14:textId="77777777" w:rsidTr="00E041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gridSpan w:val="2"/>
          </w:tcPr>
          <w:p w14:paraId="677C8B7B" w14:textId="77777777" w:rsidR="006F7C40" w:rsidRPr="001345B1" w:rsidRDefault="006F7C40" w:rsidP="001345B1">
            <w:pPr>
              <w:jc w:val="center"/>
            </w:pPr>
            <w:r>
              <w:t>Leveranse 1</w:t>
            </w:r>
          </w:p>
        </w:tc>
      </w:tr>
      <w:tr w:rsidR="006F7C40" w:rsidRPr="001345B1" w14:paraId="265BC525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06592608" w14:textId="77777777" w:rsidR="006F7C40" w:rsidRPr="001345B1" w:rsidRDefault="006F7C40" w:rsidP="001345B1">
            <w:r>
              <w:t>Firmanavn, kunde</w:t>
            </w:r>
          </w:p>
        </w:tc>
        <w:tc>
          <w:tcPr>
            <w:tcW w:w="6186" w:type="dxa"/>
          </w:tcPr>
          <w:p w14:paraId="2514B475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RPr="001345B1" w14:paraId="2EAFD813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29A6F1B6" w14:textId="77777777" w:rsidR="006F7C40" w:rsidRPr="001345B1" w:rsidRDefault="006F7C40" w:rsidP="001345B1">
            <w:r>
              <w:t>Kontaktperson hos kunde</w:t>
            </w:r>
          </w:p>
        </w:tc>
        <w:tc>
          <w:tcPr>
            <w:tcW w:w="6186" w:type="dxa"/>
          </w:tcPr>
          <w:p w14:paraId="0493A1B9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RPr="001345B1" w14:paraId="765CE45D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2B012EA4" w14:textId="77777777" w:rsidR="006F7C40" w:rsidRPr="001345B1" w:rsidRDefault="006F7C40" w:rsidP="001345B1">
            <w:r>
              <w:t>Telefonnummer</w:t>
            </w:r>
          </w:p>
        </w:tc>
        <w:tc>
          <w:tcPr>
            <w:tcW w:w="6186" w:type="dxa"/>
          </w:tcPr>
          <w:p w14:paraId="676705F8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RPr="001345B1" w14:paraId="08BDA60B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4B1CBDA" w14:textId="77777777" w:rsidR="006F7C40" w:rsidRPr="001345B1" w:rsidRDefault="006F7C40" w:rsidP="001345B1">
            <w:r>
              <w:t>Leveransens verdi</w:t>
            </w:r>
          </w:p>
        </w:tc>
        <w:tc>
          <w:tcPr>
            <w:tcW w:w="6186" w:type="dxa"/>
          </w:tcPr>
          <w:p w14:paraId="13E66501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RPr="001345B1" w14:paraId="46C3A367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E979CD4" w14:textId="77777777" w:rsidR="006F7C40" w:rsidRPr="001345B1" w:rsidRDefault="006F7C40" w:rsidP="001345B1">
            <w:r>
              <w:t>Leveransens tidspunkt</w:t>
            </w:r>
          </w:p>
        </w:tc>
        <w:tc>
          <w:tcPr>
            <w:tcW w:w="6186" w:type="dxa"/>
          </w:tcPr>
          <w:p w14:paraId="496870FE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RPr="001345B1" w14:paraId="0343BF50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5A608C2B" w14:textId="77777777" w:rsidR="006F7C40" w:rsidRPr="001345B1" w:rsidRDefault="006F7C40" w:rsidP="001345B1">
            <w:r>
              <w:t>Offentlig eller privat kunde</w:t>
            </w:r>
          </w:p>
        </w:tc>
        <w:tc>
          <w:tcPr>
            <w:tcW w:w="6186" w:type="dxa"/>
          </w:tcPr>
          <w:p w14:paraId="44EE4116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RPr="001345B1" w14:paraId="4D42CF3C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590F1D21" w14:textId="77777777" w:rsidR="006F7C40" w:rsidRPr="001345B1" w:rsidRDefault="006F7C40" w:rsidP="001345B1">
            <w:r>
              <w:t>Beskrivelse av leveransen, herunder kundens størrelse og kompleksitet</w:t>
            </w:r>
          </w:p>
        </w:tc>
        <w:tc>
          <w:tcPr>
            <w:tcW w:w="6186" w:type="dxa"/>
          </w:tcPr>
          <w:p w14:paraId="33DD5641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1714FF8D" w14:textId="77777777" w:rsidR="006F7C40" w:rsidRPr="001345B1" w:rsidRDefault="006F7C40" w:rsidP="001345B1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6F7C40" w14:paraId="5C1C0609" w14:textId="77777777" w:rsidTr="00E041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gridSpan w:val="2"/>
          </w:tcPr>
          <w:p w14:paraId="1B9C7408" w14:textId="77777777" w:rsidR="006F7C40" w:rsidRDefault="006F7C40" w:rsidP="001345B1">
            <w:pPr>
              <w:jc w:val="center"/>
            </w:pPr>
            <w:r>
              <w:t>Leveranse 2</w:t>
            </w:r>
          </w:p>
        </w:tc>
      </w:tr>
      <w:tr w:rsidR="006F7C40" w14:paraId="7251D3C0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3A206AC6" w14:textId="77777777" w:rsidR="006F7C40" w:rsidRDefault="006F7C40" w:rsidP="001345B1">
            <w:r>
              <w:t>Firmanavn, kunde</w:t>
            </w:r>
          </w:p>
        </w:tc>
        <w:tc>
          <w:tcPr>
            <w:tcW w:w="6186" w:type="dxa"/>
          </w:tcPr>
          <w:p w14:paraId="08AD102A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0D3902BB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48356B4E" w14:textId="77777777" w:rsidR="006F7C40" w:rsidRDefault="006F7C40" w:rsidP="001345B1">
            <w:r>
              <w:t>Kontaktperson hos kunde</w:t>
            </w:r>
          </w:p>
        </w:tc>
        <w:tc>
          <w:tcPr>
            <w:tcW w:w="6186" w:type="dxa"/>
          </w:tcPr>
          <w:p w14:paraId="4462613C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42841A53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5F2A81CB" w14:textId="77777777" w:rsidR="006F7C40" w:rsidRDefault="006F7C40" w:rsidP="001345B1">
            <w:r>
              <w:t>Telefonnummer</w:t>
            </w:r>
          </w:p>
        </w:tc>
        <w:tc>
          <w:tcPr>
            <w:tcW w:w="6186" w:type="dxa"/>
          </w:tcPr>
          <w:p w14:paraId="7CC23BFB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79C08123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0F2ABA8" w14:textId="77777777" w:rsidR="006F7C40" w:rsidRDefault="006F7C40" w:rsidP="001345B1">
            <w:r>
              <w:t>Leveransens verdi</w:t>
            </w:r>
          </w:p>
        </w:tc>
        <w:tc>
          <w:tcPr>
            <w:tcW w:w="6186" w:type="dxa"/>
          </w:tcPr>
          <w:p w14:paraId="58B02D23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7DB74D49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9270B5B" w14:textId="77777777" w:rsidR="006F7C40" w:rsidRDefault="006F7C40" w:rsidP="001345B1">
            <w:r>
              <w:t>Leveransens tidspunkt</w:t>
            </w:r>
          </w:p>
        </w:tc>
        <w:tc>
          <w:tcPr>
            <w:tcW w:w="6186" w:type="dxa"/>
          </w:tcPr>
          <w:p w14:paraId="19EB94C7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20C82DED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7C1CF628" w14:textId="77777777" w:rsidR="006F7C40" w:rsidRDefault="006F7C40" w:rsidP="001345B1">
            <w:r>
              <w:t>Offentlig eller privat kunde</w:t>
            </w:r>
          </w:p>
        </w:tc>
        <w:tc>
          <w:tcPr>
            <w:tcW w:w="6186" w:type="dxa"/>
          </w:tcPr>
          <w:p w14:paraId="7E1C5A7B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3F052535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3A969FB6" w14:textId="77777777" w:rsidR="006F7C40" w:rsidRDefault="006F7C40" w:rsidP="001345B1">
            <w:r>
              <w:t>Beskrivelse av leveransen, herunder kundens størrelse og kompleksitet</w:t>
            </w:r>
          </w:p>
        </w:tc>
        <w:tc>
          <w:tcPr>
            <w:tcW w:w="6186" w:type="dxa"/>
          </w:tcPr>
          <w:p w14:paraId="3F79CEF3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43712F6E" w14:textId="77777777" w:rsidR="006F7C40" w:rsidRPr="001345B1" w:rsidRDefault="006F7C40" w:rsidP="001345B1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6F7C40" w14:paraId="64868C32" w14:textId="77777777" w:rsidTr="00E041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gridSpan w:val="2"/>
          </w:tcPr>
          <w:p w14:paraId="68356C3F" w14:textId="77777777" w:rsidR="006F7C40" w:rsidRDefault="006F7C40" w:rsidP="001345B1">
            <w:pPr>
              <w:jc w:val="center"/>
            </w:pPr>
            <w:r>
              <w:t>Leveranse 3</w:t>
            </w:r>
          </w:p>
        </w:tc>
      </w:tr>
      <w:tr w:rsidR="006F7C40" w14:paraId="1A200C0A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18BD35CE" w14:textId="77777777" w:rsidR="006F7C40" w:rsidRDefault="006F7C40" w:rsidP="001345B1">
            <w:r>
              <w:t xml:space="preserve">Firmanavn, kunde </w:t>
            </w:r>
          </w:p>
        </w:tc>
        <w:tc>
          <w:tcPr>
            <w:tcW w:w="6186" w:type="dxa"/>
          </w:tcPr>
          <w:p w14:paraId="2DC5D8EF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19FA1BB0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5A7A8C7C" w14:textId="77777777" w:rsidR="006F7C40" w:rsidRDefault="006F7C40" w:rsidP="001345B1">
            <w:r>
              <w:t xml:space="preserve">Kontaktperson hos kunde </w:t>
            </w:r>
          </w:p>
        </w:tc>
        <w:tc>
          <w:tcPr>
            <w:tcW w:w="6186" w:type="dxa"/>
          </w:tcPr>
          <w:p w14:paraId="2A6C5B5F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1CF7DC34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2B04F00D" w14:textId="77777777" w:rsidR="006F7C40" w:rsidRDefault="006F7C40" w:rsidP="001345B1">
            <w:r>
              <w:t>Telefonnummer</w:t>
            </w:r>
          </w:p>
        </w:tc>
        <w:tc>
          <w:tcPr>
            <w:tcW w:w="6186" w:type="dxa"/>
          </w:tcPr>
          <w:p w14:paraId="7779F6A4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7C2D6426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BC77CA6" w14:textId="77777777" w:rsidR="006F7C40" w:rsidRDefault="006F7C40" w:rsidP="001345B1">
            <w:r>
              <w:t>Leveransens verdi</w:t>
            </w:r>
          </w:p>
        </w:tc>
        <w:tc>
          <w:tcPr>
            <w:tcW w:w="6186" w:type="dxa"/>
          </w:tcPr>
          <w:p w14:paraId="5F05CA43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49109B6C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7467F0A6" w14:textId="77777777" w:rsidR="006F7C40" w:rsidRDefault="006F7C40" w:rsidP="001345B1">
            <w:r>
              <w:t>Leveransens tidspunkt</w:t>
            </w:r>
          </w:p>
        </w:tc>
        <w:tc>
          <w:tcPr>
            <w:tcW w:w="6186" w:type="dxa"/>
          </w:tcPr>
          <w:p w14:paraId="52881168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14247F77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1D275381" w14:textId="77777777" w:rsidR="006F7C40" w:rsidRDefault="006F7C40" w:rsidP="001345B1">
            <w:r>
              <w:t>Offentlig eller privat kunde</w:t>
            </w:r>
          </w:p>
        </w:tc>
        <w:tc>
          <w:tcPr>
            <w:tcW w:w="6186" w:type="dxa"/>
          </w:tcPr>
          <w:p w14:paraId="08BB4A77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2F02814E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573AAF9A" w14:textId="77777777" w:rsidR="006F7C40" w:rsidRDefault="006F7C40" w:rsidP="001345B1">
            <w:r>
              <w:t>Beskrivelse av leveransen, herunder kundens størrelse og kompleksitet</w:t>
            </w:r>
          </w:p>
        </w:tc>
        <w:tc>
          <w:tcPr>
            <w:tcW w:w="6186" w:type="dxa"/>
          </w:tcPr>
          <w:p w14:paraId="016F89B4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0E2748AF" w14:textId="77777777" w:rsidR="006F7C40" w:rsidRPr="001345B1" w:rsidRDefault="006F7C40" w:rsidP="001345B1"/>
    <w:p w14:paraId="141C1B29" w14:textId="77777777" w:rsidR="006F7C40" w:rsidRPr="001345B1" w:rsidRDefault="006F7C40" w:rsidP="001345B1"/>
    <w:p w14:paraId="154AAADB" w14:textId="77777777" w:rsidR="006F7C40" w:rsidRPr="001345B1" w:rsidRDefault="006F7C40" w:rsidP="001345B1"/>
    <w:p w14:paraId="110391AE" w14:textId="1406ADE1" w:rsidR="00512B3B" w:rsidRPr="00512B3B" w:rsidRDefault="00512B3B" w:rsidP="008F2B11"/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19AE2B" w14:textId="77777777" w:rsidR="005101CB" w:rsidRDefault="005101CB" w:rsidP="008A6B54">
      <w:pPr>
        <w:spacing w:after="0" w:line="240" w:lineRule="auto"/>
      </w:pPr>
      <w:r>
        <w:separator/>
      </w:r>
    </w:p>
  </w:endnote>
  <w:endnote w:type="continuationSeparator" w:id="0">
    <w:p w14:paraId="2FCB8A16" w14:textId="77777777" w:rsidR="005101CB" w:rsidRDefault="005101CB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5936B898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003993E6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3BEB9EC5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74062EF6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23547CF5" w14:textId="097B6824" w:rsidR="0001190D" w:rsidRPr="00BD5AA6" w:rsidRDefault="006F7C40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6F7C40">
            <w:rPr>
              <w:b w:val="0"/>
              <w:bCs/>
              <w:color w:val="003087" w:themeColor="text2"/>
              <w:sz w:val="18"/>
              <w:szCs w:val="18"/>
            </w:rPr>
            <w:t>Vedlegg X – Svarskjema erfaring, versjon 07-2023</w:t>
          </w:r>
        </w:p>
      </w:tc>
      <w:tc>
        <w:tcPr>
          <w:tcW w:w="2500" w:type="pct"/>
        </w:tcPr>
        <w:p w14:paraId="7B4A7F65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2C449B83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814"/>
      <w:gridCol w:w="4246"/>
    </w:tblGrid>
    <w:tr w:rsidR="004F084A" w:rsidRPr="00907B33" w14:paraId="7843E4C7" w14:textId="77777777" w:rsidTr="008F7E3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657" w:type="pct"/>
          <w:shd w:val="clear" w:color="auto" w:fill="auto"/>
        </w:tcPr>
        <w:p w14:paraId="08D60437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343" w:type="pct"/>
          <w:shd w:val="clear" w:color="auto" w:fill="auto"/>
        </w:tcPr>
        <w:p w14:paraId="156C56A0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7B618306" w14:textId="77777777" w:rsidTr="008F7E32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657" w:type="pct"/>
          <w:shd w:val="clear" w:color="auto" w:fill="auto"/>
        </w:tcPr>
        <w:p w14:paraId="5FACB062" w14:textId="40CE174F" w:rsidR="004F084A" w:rsidRPr="00BD5AA6" w:rsidRDefault="006F7C40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6F7C40">
            <w:rPr>
              <w:b w:val="0"/>
              <w:bCs/>
              <w:color w:val="003087" w:themeColor="text2"/>
              <w:sz w:val="18"/>
              <w:szCs w:val="18"/>
            </w:rPr>
            <w:t xml:space="preserve">Svarskjema </w:t>
          </w:r>
          <w:r w:rsidR="008F7E32">
            <w:rPr>
              <w:b w:val="0"/>
              <w:bCs/>
              <w:color w:val="003087" w:themeColor="text2"/>
              <w:sz w:val="18"/>
              <w:szCs w:val="18"/>
            </w:rPr>
            <w:t>tekniske og faglige kvalifikasjoner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8F7E32">
            <w:rPr>
              <w:b w:val="0"/>
              <w:bCs/>
              <w:color w:val="003087" w:themeColor="text2"/>
              <w:sz w:val="18"/>
              <w:szCs w:val="18"/>
            </w:rPr>
            <w:t>04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8F7E32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2343" w:type="pct"/>
        </w:tcPr>
        <w:p w14:paraId="7EF796CF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66EC78E2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3EAEA1" w14:textId="77777777" w:rsidR="005101CB" w:rsidRDefault="005101CB" w:rsidP="008A6B54">
      <w:pPr>
        <w:spacing w:after="0" w:line="240" w:lineRule="auto"/>
      </w:pPr>
      <w:r>
        <w:separator/>
      </w:r>
    </w:p>
  </w:footnote>
  <w:footnote w:type="continuationSeparator" w:id="0">
    <w:p w14:paraId="7B360B5E" w14:textId="77777777" w:rsidR="005101CB" w:rsidRDefault="005101CB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D8478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32E9DC3D" wp14:editId="50B2EFC5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ECC9" w14:textId="3D378926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BA529B6" wp14:editId="0A3E2075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8796A">
      <w:rPr>
        <w:sz w:val="18"/>
        <w:szCs w:val="18"/>
      </w:rPr>
      <w:t>Saksnr</w:t>
    </w:r>
    <w:r w:rsidR="001457DD" w:rsidRPr="005E3FC0">
      <w:rPr>
        <w:sz w:val="18"/>
        <w:szCs w:val="18"/>
      </w:rPr>
      <w:t>.:</w:t>
    </w:r>
    <w:r w:rsidR="0088796A" w:rsidRPr="0088796A">
      <w:t xml:space="preserve"> </w:t>
    </w:r>
    <w:r w:rsidR="0088796A" w:rsidRPr="0088796A">
      <w:rPr>
        <w:sz w:val="18"/>
        <w:szCs w:val="18"/>
      </w:rPr>
      <w:t>2023/1644</w:t>
    </w:r>
    <w:r w:rsidR="007D0B9C">
      <w:rPr>
        <w:sz w:val="18"/>
        <w:szCs w:val="18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C40"/>
    <w:rsid w:val="0001190D"/>
    <w:rsid w:val="000169B0"/>
    <w:rsid w:val="00061D42"/>
    <w:rsid w:val="00066FAD"/>
    <w:rsid w:val="000E3D69"/>
    <w:rsid w:val="000F11A5"/>
    <w:rsid w:val="001457DD"/>
    <w:rsid w:val="00172E83"/>
    <w:rsid w:val="00174C26"/>
    <w:rsid w:val="00234B11"/>
    <w:rsid w:val="0028191B"/>
    <w:rsid w:val="002C03B4"/>
    <w:rsid w:val="002C5C80"/>
    <w:rsid w:val="002D33F1"/>
    <w:rsid w:val="002F21B1"/>
    <w:rsid w:val="00311005"/>
    <w:rsid w:val="00395918"/>
    <w:rsid w:val="003C7810"/>
    <w:rsid w:val="003D3F41"/>
    <w:rsid w:val="00400A8F"/>
    <w:rsid w:val="00402EAE"/>
    <w:rsid w:val="00421342"/>
    <w:rsid w:val="0047732F"/>
    <w:rsid w:val="00486A77"/>
    <w:rsid w:val="004B50BB"/>
    <w:rsid w:val="004B54E4"/>
    <w:rsid w:val="004F084A"/>
    <w:rsid w:val="005101CB"/>
    <w:rsid w:val="00512B3B"/>
    <w:rsid w:val="00522354"/>
    <w:rsid w:val="005703FD"/>
    <w:rsid w:val="0059793B"/>
    <w:rsid w:val="005E3FC0"/>
    <w:rsid w:val="005E61C2"/>
    <w:rsid w:val="005F5862"/>
    <w:rsid w:val="006837C3"/>
    <w:rsid w:val="006F312A"/>
    <w:rsid w:val="006F7C40"/>
    <w:rsid w:val="0076237F"/>
    <w:rsid w:val="00771457"/>
    <w:rsid w:val="007D00AD"/>
    <w:rsid w:val="007D0B9C"/>
    <w:rsid w:val="007E6EE8"/>
    <w:rsid w:val="007F13FF"/>
    <w:rsid w:val="0081186E"/>
    <w:rsid w:val="0082344F"/>
    <w:rsid w:val="008429CE"/>
    <w:rsid w:val="00857D5E"/>
    <w:rsid w:val="00884491"/>
    <w:rsid w:val="0088796A"/>
    <w:rsid w:val="008961BF"/>
    <w:rsid w:val="008A1521"/>
    <w:rsid w:val="008A6B54"/>
    <w:rsid w:val="008F2B11"/>
    <w:rsid w:val="008F7E32"/>
    <w:rsid w:val="00907B33"/>
    <w:rsid w:val="009472F3"/>
    <w:rsid w:val="009A3E11"/>
    <w:rsid w:val="009A7807"/>
    <w:rsid w:val="009B4D02"/>
    <w:rsid w:val="009C7E5D"/>
    <w:rsid w:val="009F7F53"/>
    <w:rsid w:val="00A10F7A"/>
    <w:rsid w:val="00A13B9A"/>
    <w:rsid w:val="00A659C6"/>
    <w:rsid w:val="00A72C96"/>
    <w:rsid w:val="00AA1652"/>
    <w:rsid w:val="00AE3BC9"/>
    <w:rsid w:val="00B254A8"/>
    <w:rsid w:val="00B30A4F"/>
    <w:rsid w:val="00B656CC"/>
    <w:rsid w:val="00BC7511"/>
    <w:rsid w:val="00BD5AA6"/>
    <w:rsid w:val="00C1415E"/>
    <w:rsid w:val="00C37AEC"/>
    <w:rsid w:val="00C80220"/>
    <w:rsid w:val="00C96368"/>
    <w:rsid w:val="00CB354A"/>
    <w:rsid w:val="00CC0CDA"/>
    <w:rsid w:val="00CC230C"/>
    <w:rsid w:val="00D0738E"/>
    <w:rsid w:val="00D14E61"/>
    <w:rsid w:val="00D25402"/>
    <w:rsid w:val="00D549FA"/>
    <w:rsid w:val="00D758FB"/>
    <w:rsid w:val="00D869B4"/>
    <w:rsid w:val="00E041DB"/>
    <w:rsid w:val="00E3138E"/>
    <w:rsid w:val="00EA45CB"/>
    <w:rsid w:val="00EB13E8"/>
    <w:rsid w:val="00EB5F17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A1CD0"/>
    <w:rsid w:val="00FD6AD8"/>
    <w:rsid w:val="746E1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F1DFDA"/>
  <w15:chartTrackingRefBased/>
  <w15:docId w15:val="{C7411C96-3CB8-4D27-8ABC-EE2284C72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0EDAA0AEAB7A46BD337D29A5F5A71D" ma:contentTypeVersion="3" ma:contentTypeDescription="Opprett et nytt dokument." ma:contentTypeScope="" ma:versionID="470f20e751da237023d47f05d880c9b7">
  <xsd:schema xmlns:xsd="http://www.w3.org/2001/XMLSchema" xmlns:xs="http://www.w3.org/2001/XMLSchema" xmlns:p="http://schemas.microsoft.com/office/2006/metadata/properties" xmlns:ns2="973a7017-7736-4dc5-90d6-7f8097df5bc4" targetNamespace="http://schemas.microsoft.com/office/2006/metadata/properties" ma:root="true" ma:fieldsID="c1299c41da250da9f08e97e05511bec2" ns2:_="">
    <xsd:import namespace="973a7017-7736-4dc5-90d6-7f8097df5b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3a7017-7736-4dc5-90d6-7f8097df5b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3416BCA-9137-4900-A68E-7634535082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37E1D78-CCDA-48AA-A479-B0B11CB53B6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C11AB5-765C-43C0-AAA0-A070DEF967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3a7017-7736-4dc5-90d6-7f8097df5b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0</TotalTime>
  <Pages>1</Pages>
  <Words>114</Words>
  <Characters>605</Characters>
  <Application>Microsoft Office Word</Application>
  <DocSecurity>0</DocSecurity>
  <Lines>5</Lines>
  <Paragraphs>1</Paragraphs>
  <ScaleCrop>false</ScaleCrop>
  <Company/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Sabah Safayian</cp:lastModifiedBy>
  <cp:revision>2</cp:revision>
  <dcterms:created xsi:type="dcterms:W3CDTF">2026-09-01T08:56:00Z</dcterms:created>
  <dcterms:modified xsi:type="dcterms:W3CDTF">2026-09-01T08:56:00Z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78200</vt:r8>
  </property>
  <property fmtid="{D5CDD505-2E9C-101B-9397-08002B2CF9AE}" pid="3" name="xd_ProgID">
    <vt:lpwstr/>
  </property>
  <property fmtid="{D5CDD505-2E9C-101B-9397-08002B2CF9AE}" pid="4" name="ContentTypeId">
    <vt:lpwstr>0x010100B50EDAA0AEAB7A46BD337D29A5F5A71D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1;#Kladd|b4b6a614-00e1-4169-90bb-f9dbedae6a98</vt:lpwstr>
  </property>
  <property fmtid="{D5CDD505-2E9C-101B-9397-08002B2CF9AE}" pid="11" name="SHICategory">
    <vt:lpwstr/>
  </property>
  <property fmtid="{D5CDD505-2E9C-101B-9397-08002B2CF9AE}" pid="12" name="eddf1c2c1da842e2bc8d48adb607c365">
    <vt:lpwstr/>
  </property>
  <property fmtid="{D5CDD505-2E9C-101B-9397-08002B2CF9AE}" pid="13" name="SHIBusinessUnit">
    <vt:lpwstr/>
  </property>
  <property fmtid="{D5CDD505-2E9C-101B-9397-08002B2CF9AE}" pid="14" name="mb0d347ee0664214bffb1328b3228b3b">
    <vt:lpwstr/>
  </property>
  <property fmtid="{D5CDD505-2E9C-101B-9397-08002B2CF9AE}" pid="15" name="lda629c15bae4e91aa6c7e8cbbdfc8b6">
    <vt:lpwstr/>
  </property>
  <property fmtid="{D5CDD505-2E9C-101B-9397-08002B2CF9AE}" pid="16" name="SHIArchiveKey">
    <vt:lpwstr/>
  </property>
  <property fmtid="{D5CDD505-2E9C-101B-9397-08002B2CF9AE}" pid="17" name="f692c5fbbf584dd1b4cdb2fc07ec6741">
    <vt:lpwstr/>
  </property>
  <property fmtid="{D5CDD505-2E9C-101B-9397-08002B2CF9AE}" pid="18" name="SHIBusinessFunction">
    <vt:lpwstr/>
  </property>
  <property fmtid="{D5CDD505-2E9C-101B-9397-08002B2CF9AE}" pid="19" name="SHIJournalType">
    <vt:lpwstr/>
  </property>
  <property fmtid="{D5CDD505-2E9C-101B-9397-08002B2CF9AE}" pid="20" name="cd34d7d8f9d8445ca63dd03b5376680a">
    <vt:lpwstr/>
  </property>
  <property fmtid="{D5CDD505-2E9C-101B-9397-08002B2CF9AE}" pid="21" name="SHIStatus">
    <vt:lpwstr>1;#Kladd|b4b6a614-00e1-4169-90bb-f9dbedae6a98</vt:lpwstr>
  </property>
  <property fmtid="{D5CDD505-2E9C-101B-9397-08002B2CF9AE}" pid="22" name="_ExtendedDescription">
    <vt:lpwstr/>
  </property>
  <property fmtid="{D5CDD505-2E9C-101B-9397-08002B2CF9AE}" pid="23" name="TriggerFlowInfo">
    <vt:lpwstr/>
  </property>
</Properties>
</file>