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21D92065" w:rsidR="005D05D9" w:rsidRDefault="00502E20" w:rsidP="007E6A34">
      <w:pPr>
        <w:pStyle w:val="Tittel"/>
      </w:pPr>
      <w:r>
        <w:t>Bilag</w:t>
      </w:r>
      <w:r w:rsidR="00272B43">
        <w:t xml:space="preserve"> 7</w:t>
      </w:r>
      <w:r>
        <w:t xml:space="preserve">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7530" w14:textId="77777777" w:rsidR="0016124E" w:rsidRDefault="0016124E" w:rsidP="008A6B54">
      <w:pPr>
        <w:spacing w:after="0" w:line="240" w:lineRule="auto"/>
      </w:pPr>
      <w:r>
        <w:separator/>
      </w:r>
    </w:p>
  </w:endnote>
  <w:endnote w:type="continuationSeparator" w:id="0">
    <w:p w14:paraId="34DEC88F" w14:textId="77777777" w:rsidR="0016124E" w:rsidRDefault="0016124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 – Personvernerklæring, versjon 07-2023</w:t>
          </w:r>
        </w:p>
      </w:tc>
      <w:tc>
        <w:tcPr>
          <w:tcW w:w="2500" w:type="pct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D7810" w:rsidRPr="00907B33" w14:paraId="65E21805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A6CE616" w14:textId="77777777" w:rsidR="00BD7810" w:rsidRPr="00907B33" w:rsidRDefault="00BD7810" w:rsidP="004F084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EC3BACC" w14:textId="77777777" w:rsidR="00BD7810" w:rsidRPr="00907B33" w:rsidRDefault="00BD7810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4096FA35" w:rsidR="004F084A" w:rsidRPr="00BD5AA6" w:rsidRDefault="00BD781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272B43">
            <w:rPr>
              <w:b w:val="0"/>
              <w:bCs/>
              <w:color w:val="003087" w:themeColor="text2"/>
              <w:sz w:val="18"/>
              <w:szCs w:val="18"/>
            </w:rPr>
            <w:t>7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D05D9"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</w:p>
      </w:tc>
      <w:tc>
        <w:tcPr>
          <w:tcW w:w="2500" w:type="pct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77AE" w14:textId="77777777" w:rsidR="0016124E" w:rsidRDefault="0016124E" w:rsidP="008A6B54">
      <w:pPr>
        <w:spacing w:after="0" w:line="240" w:lineRule="auto"/>
      </w:pPr>
      <w:r>
        <w:separator/>
      </w:r>
    </w:p>
  </w:footnote>
  <w:footnote w:type="continuationSeparator" w:id="0">
    <w:p w14:paraId="18DD4030" w14:textId="77777777" w:rsidR="0016124E" w:rsidRDefault="0016124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193E727F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02E20">
      <w:rPr>
        <w:sz w:val="18"/>
        <w:szCs w:val="18"/>
      </w:rPr>
      <w:t xml:space="preserve"> 202</w:t>
    </w:r>
    <w:r w:rsidR="004B41ED">
      <w:rPr>
        <w:sz w:val="18"/>
        <w:szCs w:val="18"/>
      </w:rPr>
      <w:t>6</w:t>
    </w:r>
    <w:r w:rsidR="00502E20">
      <w:rPr>
        <w:sz w:val="18"/>
        <w:szCs w:val="18"/>
      </w:rPr>
      <w:t>/</w:t>
    </w:r>
    <w:r w:rsidR="00AA0B09">
      <w:rPr>
        <w:sz w:val="18"/>
        <w:szCs w:val="18"/>
      </w:rPr>
      <w:t>96142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8330A"/>
    <w:rsid w:val="000E3D69"/>
    <w:rsid w:val="000F11A5"/>
    <w:rsid w:val="001457DD"/>
    <w:rsid w:val="0016124E"/>
    <w:rsid w:val="00172E83"/>
    <w:rsid w:val="00174C26"/>
    <w:rsid w:val="001D11B4"/>
    <w:rsid w:val="00234B11"/>
    <w:rsid w:val="00272B43"/>
    <w:rsid w:val="002C03B4"/>
    <w:rsid w:val="002C5C80"/>
    <w:rsid w:val="002D33F1"/>
    <w:rsid w:val="002F21B1"/>
    <w:rsid w:val="00311005"/>
    <w:rsid w:val="003909C0"/>
    <w:rsid w:val="003C7810"/>
    <w:rsid w:val="003D3F41"/>
    <w:rsid w:val="003E3DA8"/>
    <w:rsid w:val="003F34CD"/>
    <w:rsid w:val="00400A8F"/>
    <w:rsid w:val="00402EAE"/>
    <w:rsid w:val="00421342"/>
    <w:rsid w:val="0047732F"/>
    <w:rsid w:val="00486A77"/>
    <w:rsid w:val="004B41ED"/>
    <w:rsid w:val="004B54E4"/>
    <w:rsid w:val="004E1877"/>
    <w:rsid w:val="004F084A"/>
    <w:rsid w:val="00502E20"/>
    <w:rsid w:val="00512B3B"/>
    <w:rsid w:val="00516E31"/>
    <w:rsid w:val="00522354"/>
    <w:rsid w:val="005703FD"/>
    <w:rsid w:val="005D05D9"/>
    <w:rsid w:val="005E3FC0"/>
    <w:rsid w:val="005E61C2"/>
    <w:rsid w:val="005F5862"/>
    <w:rsid w:val="006469C8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1D5F"/>
    <w:rsid w:val="009C7E5D"/>
    <w:rsid w:val="009F7F53"/>
    <w:rsid w:val="00A13B9A"/>
    <w:rsid w:val="00A659C6"/>
    <w:rsid w:val="00AA0B09"/>
    <w:rsid w:val="00AA1652"/>
    <w:rsid w:val="00AE3BC9"/>
    <w:rsid w:val="00B254A8"/>
    <w:rsid w:val="00B30A4F"/>
    <w:rsid w:val="00B656CC"/>
    <w:rsid w:val="00BC58CB"/>
    <w:rsid w:val="00BC7511"/>
    <w:rsid w:val="00BD5AA6"/>
    <w:rsid w:val="00BD7810"/>
    <w:rsid w:val="00BF5DEE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DD778F"/>
    <w:rsid w:val="00E3138E"/>
    <w:rsid w:val="00E8508C"/>
    <w:rsid w:val="00EA45CB"/>
    <w:rsid w:val="00EB13E8"/>
    <w:rsid w:val="00EB5F17"/>
    <w:rsid w:val="00EC504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87795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B553EE-3056-4DB5-8F67-C4507B067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66f5a-179c-4419-ac42-f9fa9cc10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58</TotalTime>
  <Pages>1</Pages>
  <Words>360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Marte Kahrs</cp:lastModifiedBy>
  <cp:revision>11</cp:revision>
  <dcterms:created xsi:type="dcterms:W3CDTF">2023-06-30T11:03:00Z</dcterms:created>
  <dcterms:modified xsi:type="dcterms:W3CDTF">2026-09-03T11:15:00Z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c706b671796746379fc435e5ab8acaf9">
    <vt:lpwstr>I Arbeid|34345c51-8802-4013-84be-74902cea0210</vt:lpwstr>
  </property>
  <property fmtid="{D5CDD505-2E9C-101B-9397-08002B2CF9AE}" pid="4" name="TaxCatchAll">
    <vt:lpwstr>4;#Inngående dokument|42514cac-0f74-42bf-92ed-148b9c46b851;#2;#Kirurgiske produkter|c3112373-0df3-42bd-a2af-ba37924276ef;#1;#I Arbeid|34345c51-8802-4013-84be-74902cea0210</vt:lpwstr>
  </property>
  <property fmtid="{D5CDD505-2E9C-101B-9397-08002B2CF9AE}" pid="5" name="SHICategory">
    <vt:lpwstr>2;#Kirurgiske produkter|c3112373-0df3-42bd-a2af-ba37924276ef</vt:lpwstr>
  </property>
  <property fmtid="{D5CDD505-2E9C-101B-9397-08002B2CF9AE}" pid="6" name="SHIJournalType">
    <vt:lpwstr>4;#Inngående dokument|42514cac-0f74-42bf-92ed-148b9c46b851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Kirurgiske produkter|c3112373-0df3-42bd-a2af-ba37924276ef</vt:lpwstr>
  </property>
  <property fmtid="{D5CDD505-2E9C-101B-9397-08002B2CF9AE}" pid="13" name="SHIArchiveKey">
    <vt:lpwstr/>
  </property>
  <property fmtid="{D5CDD505-2E9C-101B-9397-08002B2CF9AE}" pid="14" name="f692c5fbbf584dd1b4cdb2fc07ec6741">
    <vt:lpwstr>Inngående dokument|42514cac-0f74-42bf-92ed-148b9c46b851</vt:lpwstr>
  </property>
  <property fmtid="{D5CDD505-2E9C-101B-9397-08002B2CF9AE}" pid="15" name="SHIBusinessFunction">
    <vt:lpwstr/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</Properties>
</file>