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85872" w14:paraId="58E4F371" w14:textId="77777777">
      <w:pPr>
        <w:pStyle w:val="Tittel"/>
      </w:pPr>
      <w:r>
        <w:t xml:space="preserve">Bilag </w:t>
      </w:r>
      <w:proofErr w:type="spellStart"/>
      <w:r>
        <w:t>X</w:t>
      </w:r>
      <w:proofErr w:type="spellEnd"/>
      <w:r>
        <w:t xml:space="preserve"> Forpliktelseserklæring </w:t>
      </w:r>
    </w:p>
    <w:p w:rsidR="00AF38AD" w:rsidP="008C6F9F" w:rsidRDefault="00AF38AD" w14:paraId="5ED9234E" w14:textId="77777777">
      <w:pPr>
        <w:rPr>
          <w:b/>
          <w:bCs/>
          <w:color w:val="000000" w:themeColor="text1"/>
        </w:rPr>
      </w:pPr>
    </w:p>
    <w:p w:rsidRPr="002E3688" w:rsidR="00652CC3" w:rsidP="008C6F9F" w:rsidRDefault="002E3688" w14:paraId="1F03D228" w14:textId="5C928F34">
      <w:pPr>
        <w:rPr>
          <w:b/>
          <w:bCs/>
          <w:color w:val="000000" w:themeColor="text1"/>
        </w:rPr>
      </w:pPr>
      <w:r w:rsidRPr="002E3688">
        <w:rPr>
          <w:b/>
          <w:bCs/>
          <w:color w:val="000000" w:themeColor="text1"/>
        </w:rPr>
        <w:t xml:space="preserve"> </w:t>
      </w:r>
    </w:p>
    <w:p w:rsidR="00A85872" w:rsidP="008C6F9F" w:rsidRDefault="00A85872" w14:paraId="006774AD" w14:textId="46FACFD4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Pr="00E91B42" w:rsidR="00A85872" w:rsidP="008C6F9F" w:rsidRDefault="00A85872" w14:paraId="4BD55B96" w14:textId="07F1C8E3">
      <w:pPr>
        <w:rPr>
          <w:color w:val="003087" w:themeColor="text2"/>
        </w:rPr>
      </w:pPr>
      <w:r>
        <w:br/>
      </w:r>
      <w:r w:rsidRPr="00071713">
        <w:rPr>
          <w:color w:val="000000" w:themeColor="text1"/>
        </w:rPr>
        <w:t xml:space="preserve">Forpliktelseserklæringen er gitt til </w:t>
      </w:r>
      <w:r w:rsidRPr="00071713" w:rsidR="00552491">
        <w:rPr>
          <w:color w:val="000000" w:themeColor="text1"/>
        </w:rPr>
        <w:t xml:space="preserve">Helse </w:t>
      </w:r>
      <w:r w:rsidR="00A219D2">
        <w:rPr>
          <w:color w:val="000000" w:themeColor="text1"/>
        </w:rPr>
        <w:t>B</w:t>
      </w:r>
      <w:r w:rsidR="00551D20">
        <w:rPr>
          <w:color w:val="000000" w:themeColor="text1"/>
        </w:rPr>
        <w:t>ergen</w:t>
      </w:r>
      <w:r w:rsidRPr="00071713" w:rsidR="00552491">
        <w:rPr>
          <w:color w:val="000000" w:themeColor="text1"/>
        </w:rPr>
        <w:t xml:space="preserve"> </w:t>
      </w:r>
      <w:r w:rsidRPr="00071713">
        <w:rPr>
          <w:color w:val="000000" w:themeColor="text1"/>
        </w:rPr>
        <w:t xml:space="preserve">i anledning </w:t>
      </w:r>
      <w:r w:rsidR="00551D20">
        <w:rPr>
          <w:color w:val="000000" w:themeColor="text1"/>
        </w:rPr>
        <w:t>Øyeimplant</w:t>
      </w:r>
      <w:r w:rsidR="00A219D2">
        <w:rPr>
          <w:color w:val="000000" w:themeColor="text1"/>
        </w:rPr>
        <w:t>ater</w:t>
      </w:r>
      <w:r w:rsidR="00E91B42">
        <w:rPr>
          <w:color w:val="000000" w:themeColor="text1"/>
        </w:rPr>
        <w:t xml:space="preserve">: </w:t>
      </w:r>
      <w:proofErr w:type="spellStart"/>
      <w:r w:rsidRPr="00E91B42" w:rsidR="00E91B42">
        <w:rPr>
          <w:color w:val="003087" w:themeColor="text2"/>
        </w:rPr>
        <w:t>toriske</w:t>
      </w:r>
      <w:proofErr w:type="spellEnd"/>
      <w:r w:rsidRPr="00E91B42" w:rsidR="00E91B42">
        <w:rPr>
          <w:color w:val="003087" w:themeColor="text2"/>
        </w:rPr>
        <w:t xml:space="preserve"> linser og/eller BIL (bag-in-</w:t>
      </w:r>
      <w:proofErr w:type="spellStart"/>
      <w:r w:rsidRPr="00E91B42" w:rsidR="00E91B42">
        <w:rPr>
          <w:color w:val="003087" w:themeColor="text2"/>
        </w:rPr>
        <w:t>the</w:t>
      </w:r>
      <w:proofErr w:type="spellEnd"/>
      <w:r w:rsidRPr="00E91B42" w:rsidR="00E91B42">
        <w:rPr>
          <w:color w:val="003087" w:themeColor="text2"/>
        </w:rPr>
        <w:t>-lens).</w:t>
      </w:r>
    </w:p>
    <w:p w:rsidR="00A85872" w:rsidP="008C6F9F" w:rsidRDefault="00A85872" w14:paraId="5327759D" w14:textId="77777777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:rsidRPr="00A85872" w:rsidR="00A85872" w:rsidP="008C6F9F" w:rsidRDefault="00A85872" w14:paraId="2BD7E5FF" w14:textId="77777777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:rsidR="00A85872" w:rsidP="00A85872" w:rsidRDefault="00A85872" w14:paraId="3AE0E021" w14:textId="33766839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20C6" w:rsidP="008A6B54" w:rsidRDefault="00FC20C6" w14:paraId="1466F35C" w14:textId="77777777">
      <w:pPr>
        <w:spacing w:after="0" w:line="240" w:lineRule="auto"/>
      </w:pPr>
      <w:r>
        <w:separator/>
      </w:r>
    </w:p>
  </w:endnote>
  <w:endnote w:type="continuationSeparator" w:id="0">
    <w:p w:rsidR="00FC20C6" w:rsidP="008A6B54" w:rsidRDefault="00FC20C6" w14:paraId="35AB9DA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B570E1" w14:paraId="76F7B5CD" w14:textId="77777777">
      <w:trPr>
        <w:trHeight w:val="33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B570E1" w14:paraId="5BA2553F" w14:textId="6398553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="005507E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Pr="00A85872" w:rsidR="00A85872">
            <w:rPr>
              <w:b w:val="0"/>
              <w:bCs/>
              <w:color w:val="003087" w:themeColor="text2"/>
              <w:sz w:val="18"/>
              <w:szCs w:val="18"/>
            </w:rPr>
            <w:t>Forpliktelseserklæring</w:t>
          </w:r>
        </w:p>
      </w:tc>
      <w:tc>
        <w:tcPr>
          <w:tcW w:w="1639" w:type="pct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20C6" w:rsidP="008A6B54" w:rsidRDefault="00FC20C6" w14:paraId="168A802B" w14:textId="77777777">
      <w:pPr>
        <w:spacing w:after="0" w:line="240" w:lineRule="auto"/>
      </w:pPr>
      <w:r>
        <w:separator/>
      </w:r>
    </w:p>
  </w:footnote>
  <w:footnote w:type="continuationSeparator" w:id="0">
    <w:p w:rsidR="00FC20C6" w:rsidP="008A6B54" w:rsidRDefault="00FC20C6" w14:paraId="3B3787F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5B0F4E5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  <w:r w:rsidR="001B64F1">
      <w:rPr>
        <w:sz w:val="18"/>
        <w:szCs w:val="18"/>
      </w:rPr>
      <w:t>202</w:t>
    </w:r>
    <w:r w:rsidR="00C8235B">
      <w:rPr>
        <w:sz w:val="18"/>
        <w:szCs w:val="18"/>
      </w:rPr>
      <w:t>6/961</w:t>
    </w:r>
    <w:r w:rsidR="00E91B42">
      <w:rPr>
        <w:sz w:val="18"/>
        <w:szCs w:val="18"/>
      </w:rPr>
      <w:t>42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71713"/>
    <w:rsid w:val="000E3D69"/>
    <w:rsid w:val="000F11A5"/>
    <w:rsid w:val="001457DD"/>
    <w:rsid w:val="00172E83"/>
    <w:rsid w:val="00174C26"/>
    <w:rsid w:val="001B64F1"/>
    <w:rsid w:val="00234B11"/>
    <w:rsid w:val="002C03B4"/>
    <w:rsid w:val="002C5C80"/>
    <w:rsid w:val="002D33F1"/>
    <w:rsid w:val="002E3688"/>
    <w:rsid w:val="002F10CD"/>
    <w:rsid w:val="002F21B1"/>
    <w:rsid w:val="00311005"/>
    <w:rsid w:val="003B114D"/>
    <w:rsid w:val="003B7005"/>
    <w:rsid w:val="003C7810"/>
    <w:rsid w:val="003D3F41"/>
    <w:rsid w:val="003E1C61"/>
    <w:rsid w:val="00400A8F"/>
    <w:rsid w:val="00402EAE"/>
    <w:rsid w:val="004148F3"/>
    <w:rsid w:val="00421342"/>
    <w:rsid w:val="0047732F"/>
    <w:rsid w:val="00486A77"/>
    <w:rsid w:val="004B54E4"/>
    <w:rsid w:val="004F084A"/>
    <w:rsid w:val="00512B3B"/>
    <w:rsid w:val="00522354"/>
    <w:rsid w:val="005507E4"/>
    <w:rsid w:val="00551D20"/>
    <w:rsid w:val="00552491"/>
    <w:rsid w:val="00555CCC"/>
    <w:rsid w:val="00562344"/>
    <w:rsid w:val="0056729F"/>
    <w:rsid w:val="005703FD"/>
    <w:rsid w:val="005E3FC0"/>
    <w:rsid w:val="005E61C2"/>
    <w:rsid w:val="005F5862"/>
    <w:rsid w:val="00607C23"/>
    <w:rsid w:val="00652CC3"/>
    <w:rsid w:val="006837C3"/>
    <w:rsid w:val="006F312A"/>
    <w:rsid w:val="007272D6"/>
    <w:rsid w:val="00760A37"/>
    <w:rsid w:val="0076237F"/>
    <w:rsid w:val="00771457"/>
    <w:rsid w:val="007D00AD"/>
    <w:rsid w:val="007F13FF"/>
    <w:rsid w:val="0081186E"/>
    <w:rsid w:val="0082284E"/>
    <w:rsid w:val="0082344F"/>
    <w:rsid w:val="00884491"/>
    <w:rsid w:val="008961BF"/>
    <w:rsid w:val="008A1521"/>
    <w:rsid w:val="008A6B54"/>
    <w:rsid w:val="008B1608"/>
    <w:rsid w:val="008F2B11"/>
    <w:rsid w:val="00907B33"/>
    <w:rsid w:val="009368FC"/>
    <w:rsid w:val="009A3E11"/>
    <w:rsid w:val="009B4D02"/>
    <w:rsid w:val="009C7E5D"/>
    <w:rsid w:val="009F7F53"/>
    <w:rsid w:val="00A13B9A"/>
    <w:rsid w:val="00A219D2"/>
    <w:rsid w:val="00A659C6"/>
    <w:rsid w:val="00A85872"/>
    <w:rsid w:val="00AA1652"/>
    <w:rsid w:val="00AE3BC9"/>
    <w:rsid w:val="00AF355F"/>
    <w:rsid w:val="00AF38AD"/>
    <w:rsid w:val="00B254A8"/>
    <w:rsid w:val="00B30A4F"/>
    <w:rsid w:val="00B47570"/>
    <w:rsid w:val="00B570E1"/>
    <w:rsid w:val="00B656CC"/>
    <w:rsid w:val="00BC7511"/>
    <w:rsid w:val="00BD5AA6"/>
    <w:rsid w:val="00C37AEC"/>
    <w:rsid w:val="00C80220"/>
    <w:rsid w:val="00C8235B"/>
    <w:rsid w:val="00CB354A"/>
    <w:rsid w:val="00CC0CDA"/>
    <w:rsid w:val="00D0738E"/>
    <w:rsid w:val="00D13D5D"/>
    <w:rsid w:val="00D25402"/>
    <w:rsid w:val="00D269F6"/>
    <w:rsid w:val="00D549FA"/>
    <w:rsid w:val="00D758FB"/>
    <w:rsid w:val="00D869B4"/>
    <w:rsid w:val="00DF7B8D"/>
    <w:rsid w:val="00E3138E"/>
    <w:rsid w:val="00E33DC2"/>
    <w:rsid w:val="00E91B42"/>
    <w:rsid w:val="00E95A9D"/>
    <w:rsid w:val="00EA45CB"/>
    <w:rsid w:val="00EB13E8"/>
    <w:rsid w:val="00EB5F17"/>
    <w:rsid w:val="00EC5047"/>
    <w:rsid w:val="00ED29B3"/>
    <w:rsid w:val="00F139BA"/>
    <w:rsid w:val="00F141F6"/>
    <w:rsid w:val="00F22744"/>
    <w:rsid w:val="00F22DA7"/>
    <w:rsid w:val="00F300FC"/>
    <w:rsid w:val="00F3117C"/>
    <w:rsid w:val="00F3344C"/>
    <w:rsid w:val="00F604BA"/>
    <w:rsid w:val="00F6667E"/>
    <w:rsid w:val="00F87795"/>
    <w:rsid w:val="00FA1CD0"/>
    <w:rsid w:val="00FC20C6"/>
    <w:rsid w:val="00FD6AD8"/>
    <w:rsid w:val="2B95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ea3631b16cbf68a8daaf38da6fdd10aa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ED44F2-0C01-4BD5-B4FB-35045C9795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D52240-A2B5-4481-BCF3-507D72CFA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66f5a-179c-4419-ac42-f9fa9cc10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Susanne Helen Gangstøe</lastModifiedBy>
  <revision>25</revision>
  <dcterms:created xsi:type="dcterms:W3CDTF">2023-07-07T11:57:00.0000000Z</dcterms:created>
  <dcterms:modified xsi:type="dcterms:W3CDTF">2026-09-03T13:49:04.4813311Z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0x01010092D4DC0F8B8A744B8D0092FD0544EE30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Method">
    <vt:lpwstr>Standard</vt:lpwstr>
  </property>
  <property fmtid="{D5CDD505-2E9C-101B-9397-08002B2CF9AE}" pid="10" name="MSIP_Label_d291ddcc-9a90-46b7-a727-d19b3ec4b730_SetDate">
    <vt:lpwstr>2024-01-15T09:46:24Z</vt:lpwstr>
  </property>
  <property fmtid="{D5CDD505-2E9C-101B-9397-08002B2CF9AE}" pid="11" name="MSIP_Label_d291ddcc-9a90-46b7-a727-d19b3ec4b730_Enabled">
    <vt:lpwstr>true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ContentBits">
    <vt:lpwstr>0</vt:lpwstr>
  </property>
  <property fmtid="{D5CDD505-2E9C-101B-9397-08002B2CF9AE}" pid="14" name="MSIP_Label_d291ddcc-9a90-46b7-a727-d19b3ec4b730_ActionId">
    <vt:lpwstr>ee7a7d38-1a43-40af-9310-ef51c1edb892</vt:lpwstr>
  </property>
  <property fmtid="{D5CDD505-2E9C-101B-9397-08002B2CF9AE}" pid="15" name="MSIP_Label_d291ddcc-9a90-46b7-a727-d19b3ec4b730_Name">
    <vt:lpwstr>Åpen</vt:lpwstr>
  </property>
  <property fmtid="{D5CDD505-2E9C-101B-9397-08002B2CF9AE}" pid="16" name="MediaServiceImageTags">
    <vt:lpwstr/>
  </property>
  <property fmtid="{D5CDD505-2E9C-101B-9397-08002B2CF9AE}" pid="17" name="c706b671796746379fc435e5ab8acaf9">
    <vt:lpwstr>Kladd|b4b6a614-00e1-4169-90bb-f9dbedae6a98</vt:lpwstr>
  </property>
  <property fmtid="{D5CDD505-2E9C-101B-9397-08002B2CF9AE}" pid="18" name="TaxCatchAll">
    <vt:lpwstr>1;#Kladd|b4b6a614-00e1-4169-90bb-f9dbedae6a98</vt:lpwstr>
  </property>
  <property fmtid="{D5CDD505-2E9C-101B-9397-08002B2CF9AE}" pid="19" name="SHIStatus">
    <vt:lpwstr>1;#Kladd|b4b6a614-00e1-4169-90bb-f9dbedae6a98</vt:lpwstr>
  </property>
  <property fmtid="{D5CDD505-2E9C-101B-9397-08002B2CF9AE}" pid="20" name="SHICategory">
    <vt:lpwstr/>
  </property>
  <property fmtid="{D5CDD505-2E9C-101B-9397-08002B2CF9AE}" pid="21" name="eddf1c2c1da842e2bc8d48adb607c365">
    <vt:lpwstr/>
  </property>
  <property fmtid="{D5CDD505-2E9C-101B-9397-08002B2CF9AE}" pid="22" name="SHIBusinessUnit">
    <vt:lpwstr/>
  </property>
  <property fmtid="{D5CDD505-2E9C-101B-9397-08002B2CF9AE}" pid="23" name="mb0d347ee0664214bffb1328b3228b3b">
    <vt:lpwstr/>
  </property>
  <property fmtid="{D5CDD505-2E9C-101B-9397-08002B2CF9AE}" pid="24" name="lda629c15bae4e91aa6c7e8cbbdfc8b6">
    <vt:lpwstr/>
  </property>
  <property fmtid="{D5CDD505-2E9C-101B-9397-08002B2CF9AE}" pid="25" name="SHIArchiveKey">
    <vt:lpwstr/>
  </property>
  <property fmtid="{D5CDD505-2E9C-101B-9397-08002B2CF9AE}" pid="26" name="f692c5fbbf584dd1b4cdb2fc07ec6741">
    <vt:lpwstr/>
  </property>
  <property fmtid="{D5CDD505-2E9C-101B-9397-08002B2CF9AE}" pid="27" name="SHIBusinessFunction">
    <vt:lpwstr/>
  </property>
  <property fmtid="{D5CDD505-2E9C-101B-9397-08002B2CF9AE}" pid="28" name="SHIJournalType">
    <vt:lpwstr/>
  </property>
  <property fmtid="{D5CDD505-2E9C-101B-9397-08002B2CF9AE}" pid="29" name="cd34d7d8f9d8445ca63dd03b5376680a">
    <vt:lpwstr/>
  </property>
</Properties>
</file>